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49B08C1B"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5E6B64">
        <w:rPr>
          <w:b/>
          <w:i/>
          <w:noProof/>
          <w:sz w:val="28"/>
        </w:rPr>
        <w:t>15222</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4B25386E"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AB176D">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655F83E5" w:rsidR="001E41F3" w:rsidRPr="001922F0" w:rsidRDefault="009B646E">
            <w:pPr>
              <w:pStyle w:val="CRCoverPage"/>
              <w:spacing w:after="0"/>
              <w:ind w:left="100"/>
              <w:rPr>
                <w:noProof/>
              </w:rPr>
            </w:pPr>
            <w:r w:rsidRPr="009B646E">
              <w:t xml:space="preserve">draftCR to introduce </w:t>
            </w:r>
            <w:r w:rsidR="00166769" w:rsidRPr="00166769">
              <w:t>DC_3A-8A</w:t>
            </w:r>
            <w:r w:rsidR="00D35225">
              <w:t>_n</w:t>
            </w:r>
            <w:r w:rsidR="00166769" w:rsidRPr="00166769">
              <w:t>258</w:t>
            </w:r>
            <w:r w:rsidRPr="009B646E">
              <w:t xml:space="preserve">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F297ECD" w:rsidR="001E41F3" w:rsidRPr="00C8485D" w:rsidRDefault="0082766C">
            <w:pPr>
              <w:pStyle w:val="CRCoverPage"/>
              <w:spacing w:after="0"/>
              <w:ind w:left="100"/>
              <w:rPr>
                <w:noProof/>
                <w:lang w:val="da-DK"/>
              </w:rPr>
            </w:pPr>
            <w:r w:rsidRPr="0082766C">
              <w:rPr>
                <w:rFonts w:cs="Arial"/>
                <w:lang w:eastAsia="ja-JP"/>
              </w:rPr>
              <w:t>DC_R17_2BLTE_1BNR_3DL2UL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AB176D" w:rsidRPr="001922F0" w14:paraId="67344845" w14:textId="77777777" w:rsidTr="00AB176D">
        <w:trPr>
          <w:trHeight w:val="317"/>
        </w:trPr>
        <w:tc>
          <w:tcPr>
            <w:tcW w:w="1843" w:type="dxa"/>
            <w:tcBorders>
              <w:left w:val="single" w:sz="4" w:space="0" w:color="auto"/>
              <w:bottom w:val="single" w:sz="4" w:space="0" w:color="auto"/>
            </w:tcBorders>
          </w:tcPr>
          <w:p w14:paraId="45E8000B" w14:textId="77777777" w:rsidR="00AB176D" w:rsidRPr="001922F0" w:rsidRDefault="00AB176D" w:rsidP="00AB176D">
            <w:pPr>
              <w:pStyle w:val="CRCoverPage"/>
              <w:spacing w:after="0"/>
              <w:rPr>
                <w:b/>
                <w:i/>
                <w:noProof/>
              </w:rPr>
            </w:pPr>
          </w:p>
        </w:tc>
        <w:tc>
          <w:tcPr>
            <w:tcW w:w="4677" w:type="dxa"/>
            <w:gridSpan w:val="8"/>
            <w:tcBorders>
              <w:bottom w:val="single" w:sz="4" w:space="0" w:color="auto"/>
            </w:tcBorders>
          </w:tcPr>
          <w:p w14:paraId="4CD3FA57" w14:textId="77777777" w:rsidR="00AB176D" w:rsidRDefault="00AB176D" w:rsidP="00AB1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7B37B8BD" w:rsidR="00AB176D" w:rsidRPr="001922F0" w:rsidRDefault="00AB176D" w:rsidP="00AB176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43AF60B9" w:rsidR="00AB176D" w:rsidRPr="001922F0" w:rsidRDefault="00AB176D" w:rsidP="00AB1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2BF3C3D8" w:rsidR="00841629" w:rsidRDefault="00841629" w:rsidP="00841629">
            <w:pPr>
              <w:pStyle w:val="CRCoverPage"/>
              <w:spacing w:after="0"/>
              <w:ind w:left="100"/>
            </w:pPr>
            <w:r>
              <w:t>DC_</w:t>
            </w:r>
            <w:r w:rsidR="0082766C">
              <w:t>3A-</w:t>
            </w:r>
            <w:r w:rsidR="00C96128">
              <w:t>8</w:t>
            </w:r>
            <w:r>
              <w:t>A</w:t>
            </w:r>
            <w:r w:rsidR="00D35225">
              <w:t>_</w:t>
            </w:r>
            <w:r>
              <w:t>n2</w:t>
            </w:r>
            <w:r w:rsidR="00AE1FCC">
              <w:t>58</w:t>
            </w:r>
            <w:r>
              <w:t>A</w:t>
            </w:r>
          </w:p>
          <w:p w14:paraId="41ACF1A3" w14:textId="046CF215" w:rsidR="009F4A81" w:rsidRDefault="009F4A81" w:rsidP="009F4A81">
            <w:pPr>
              <w:pStyle w:val="CRCoverPage"/>
              <w:spacing w:after="0"/>
              <w:ind w:left="100"/>
            </w:pPr>
            <w:r>
              <w:t>DC_3A-8A_n258D</w:t>
            </w:r>
          </w:p>
          <w:p w14:paraId="18597113" w14:textId="41144AC8" w:rsidR="009F4A81" w:rsidRDefault="009F4A81" w:rsidP="009F4A81">
            <w:pPr>
              <w:pStyle w:val="CRCoverPage"/>
              <w:spacing w:after="0"/>
              <w:ind w:left="100"/>
            </w:pPr>
            <w:r>
              <w:t>DC_3A-8A_n258E</w:t>
            </w:r>
          </w:p>
          <w:p w14:paraId="0A952FDA" w14:textId="1E05A256" w:rsidR="009F4A81" w:rsidRDefault="009F4A81" w:rsidP="009F4A81">
            <w:pPr>
              <w:pStyle w:val="CRCoverPage"/>
              <w:spacing w:after="0"/>
              <w:ind w:left="100"/>
            </w:pPr>
            <w:r>
              <w:t>DC_3A-8A_n258F</w:t>
            </w:r>
          </w:p>
          <w:p w14:paraId="0D4700A5" w14:textId="35D36727" w:rsidR="00841629" w:rsidRDefault="00841629" w:rsidP="00841629">
            <w:pPr>
              <w:pStyle w:val="CRCoverPage"/>
              <w:spacing w:after="0"/>
              <w:ind w:left="100"/>
            </w:pPr>
            <w:r>
              <w:t>DC_</w:t>
            </w:r>
            <w:r w:rsidR="0082766C">
              <w:t>3A-</w:t>
            </w:r>
            <w:r w:rsidR="00C96128">
              <w:t>8</w:t>
            </w:r>
            <w:r w:rsidR="00AE1FCC">
              <w:t>A</w:t>
            </w:r>
            <w:r w:rsidR="00D35225">
              <w:t>_</w:t>
            </w:r>
            <w:r w:rsidR="00AE1FCC">
              <w:t>n258</w:t>
            </w:r>
            <w:r>
              <w:t>G</w:t>
            </w:r>
          </w:p>
          <w:p w14:paraId="77F06FE3" w14:textId="658CEFEF" w:rsidR="00841629" w:rsidRDefault="00841629" w:rsidP="00841629">
            <w:pPr>
              <w:pStyle w:val="CRCoverPage"/>
              <w:spacing w:after="0"/>
              <w:ind w:left="100"/>
            </w:pPr>
            <w:r>
              <w:t>DC_</w:t>
            </w:r>
            <w:r w:rsidR="0082766C">
              <w:t>3A-</w:t>
            </w:r>
            <w:r w:rsidR="00C96128">
              <w:t>8</w:t>
            </w:r>
            <w:r w:rsidR="00AE1FCC">
              <w:t>A</w:t>
            </w:r>
            <w:r w:rsidR="00D35225">
              <w:t>_</w:t>
            </w:r>
            <w:r w:rsidR="00AE1FCC">
              <w:t>n258</w:t>
            </w:r>
            <w:r>
              <w:t>H</w:t>
            </w:r>
          </w:p>
          <w:p w14:paraId="5E014F46" w14:textId="4E9DAF42" w:rsidR="00841629" w:rsidRDefault="00841629" w:rsidP="00841629">
            <w:pPr>
              <w:pStyle w:val="CRCoverPage"/>
              <w:spacing w:after="0"/>
              <w:ind w:left="100"/>
            </w:pPr>
            <w:r>
              <w:t>DC_</w:t>
            </w:r>
            <w:r w:rsidR="0082766C">
              <w:t>3A-</w:t>
            </w:r>
            <w:r w:rsidR="00C96128">
              <w:t>8</w:t>
            </w:r>
            <w:r w:rsidR="00AE1FCC">
              <w:t>A</w:t>
            </w:r>
            <w:r w:rsidR="00D35225">
              <w:t>_</w:t>
            </w:r>
            <w:r w:rsidR="00AE1FCC">
              <w:t>n258</w:t>
            </w:r>
            <w:r>
              <w:t>I</w:t>
            </w:r>
          </w:p>
          <w:p w14:paraId="734B1B59" w14:textId="05BDC7C7" w:rsidR="00841629" w:rsidRDefault="00841629" w:rsidP="00841629">
            <w:pPr>
              <w:pStyle w:val="CRCoverPage"/>
              <w:spacing w:after="0"/>
              <w:ind w:left="100"/>
            </w:pPr>
            <w:r>
              <w:t>DC_</w:t>
            </w:r>
            <w:r w:rsidR="0082766C">
              <w:t>3A-</w:t>
            </w:r>
            <w:r w:rsidR="00C96128">
              <w:t>8</w:t>
            </w:r>
            <w:r w:rsidR="00AE1FCC">
              <w:t>A</w:t>
            </w:r>
            <w:r w:rsidR="00D35225">
              <w:t>_</w:t>
            </w:r>
            <w:r w:rsidR="00AE1FCC">
              <w:t>n258</w:t>
            </w:r>
            <w:r>
              <w:t>J</w:t>
            </w:r>
          </w:p>
          <w:p w14:paraId="23652D41" w14:textId="5ED1380D" w:rsidR="00841629" w:rsidRDefault="00841629" w:rsidP="00841629">
            <w:pPr>
              <w:pStyle w:val="CRCoverPage"/>
              <w:spacing w:after="0"/>
              <w:ind w:left="100"/>
            </w:pPr>
            <w:r>
              <w:t>DC_</w:t>
            </w:r>
            <w:r w:rsidR="0082766C">
              <w:t>3A-</w:t>
            </w:r>
            <w:r w:rsidR="00C96128">
              <w:t>8</w:t>
            </w:r>
            <w:r w:rsidR="00AE1FCC">
              <w:t>A</w:t>
            </w:r>
            <w:r w:rsidR="00D35225">
              <w:t>_</w:t>
            </w:r>
            <w:r w:rsidR="00AE1FCC">
              <w:t>n258</w:t>
            </w:r>
            <w:r>
              <w:t>K</w:t>
            </w:r>
          </w:p>
          <w:p w14:paraId="7B85DD44" w14:textId="52227D16" w:rsidR="00841629" w:rsidRDefault="00841629" w:rsidP="00841629">
            <w:pPr>
              <w:pStyle w:val="CRCoverPage"/>
              <w:spacing w:after="0"/>
              <w:ind w:left="100"/>
            </w:pPr>
            <w:r>
              <w:t>DC_</w:t>
            </w:r>
            <w:r w:rsidR="0082766C">
              <w:t>3A-</w:t>
            </w:r>
            <w:r w:rsidR="00C96128">
              <w:t>8</w:t>
            </w:r>
            <w:r w:rsidR="00AE1FCC">
              <w:t>A</w:t>
            </w:r>
            <w:r w:rsidR="00D35225">
              <w:t>_</w:t>
            </w:r>
            <w:r w:rsidR="00AE1FCC">
              <w:t>n258</w:t>
            </w:r>
            <w:r>
              <w:t>L</w:t>
            </w:r>
          </w:p>
          <w:p w14:paraId="598684EB" w14:textId="0F26ED8D" w:rsidR="00841629" w:rsidRDefault="00841629" w:rsidP="00841629">
            <w:pPr>
              <w:pStyle w:val="CRCoverPage"/>
              <w:spacing w:after="0"/>
              <w:ind w:left="100"/>
            </w:pPr>
            <w:r>
              <w:t>DC_</w:t>
            </w:r>
            <w:r w:rsidR="0082766C">
              <w:t>3A-</w:t>
            </w:r>
            <w:r w:rsidR="00C96128">
              <w:t>8</w:t>
            </w:r>
            <w:r w:rsidR="00AE1FCC">
              <w:t>A</w:t>
            </w:r>
            <w:r w:rsidR="00D35225">
              <w:t>_</w:t>
            </w:r>
            <w:r w:rsidR="00AE1FCC">
              <w:t>n258</w:t>
            </w:r>
            <w:r>
              <w:t>M</w:t>
            </w:r>
          </w:p>
          <w:p w14:paraId="2094D5EF" w14:textId="427EB455" w:rsidR="00E74E3B" w:rsidRPr="007A0CA8" w:rsidRDefault="00E74E3B" w:rsidP="00F06A2E">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5DC401F4" w:rsidR="001E41F3" w:rsidRPr="001922F0" w:rsidRDefault="0051480F">
            <w:pPr>
              <w:pStyle w:val="CRCoverPage"/>
              <w:spacing w:after="0"/>
              <w:ind w:left="100"/>
              <w:rPr>
                <w:noProof/>
              </w:rPr>
            </w:pPr>
            <w:r w:rsidRPr="001922F0">
              <w:rPr>
                <w:noProof/>
              </w:rPr>
              <w:t>5.5</w:t>
            </w:r>
            <w:r w:rsidR="00CE16DC">
              <w:rPr>
                <w:noProof/>
              </w:rPr>
              <w:t>B</w:t>
            </w:r>
            <w:r w:rsidR="008C7635">
              <w:rPr>
                <w:noProof/>
              </w:rPr>
              <w:t>.</w:t>
            </w:r>
            <w:r w:rsidR="00CE16DC">
              <w:rPr>
                <w:noProof/>
              </w:rPr>
              <w:t>5</w:t>
            </w:r>
            <w:r w:rsidR="000627CE">
              <w:rPr>
                <w:noProof/>
              </w:rPr>
              <w:t>.2</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044F843" w14:textId="77777777" w:rsidR="004A53CD" w:rsidRPr="00E062F1" w:rsidRDefault="004A53CD" w:rsidP="004A53CD">
      <w:pPr>
        <w:pStyle w:val="Heading4"/>
      </w:pPr>
      <w:bookmarkStart w:id="3" w:name="_Toc21351531"/>
      <w:bookmarkStart w:id="4" w:name="_Toc29807113"/>
      <w:bookmarkStart w:id="5" w:name="_Toc36648827"/>
      <w:bookmarkStart w:id="6" w:name="_Toc36651552"/>
      <w:bookmarkStart w:id="7" w:name="_Toc37256486"/>
      <w:bookmarkStart w:id="8" w:name="_Toc37256827"/>
      <w:bookmarkStart w:id="9" w:name="_Toc45890524"/>
      <w:bookmarkStart w:id="10" w:name="_Toc45891748"/>
      <w:bookmarkStart w:id="11" w:name="_Toc45892158"/>
      <w:bookmarkStart w:id="12" w:name="_Toc45892568"/>
      <w:bookmarkStart w:id="13" w:name="_Toc52352981"/>
      <w:bookmarkEnd w:id="2"/>
      <w:r w:rsidRPr="00E062F1">
        <w:t>5.5B.5.2</w:t>
      </w:r>
      <w:r w:rsidRPr="00E062F1">
        <w:tab/>
        <w:t>Inter-band EN-DC configurations including FR2 (three bands)</w:t>
      </w:r>
      <w:bookmarkEnd w:id="3"/>
      <w:bookmarkEnd w:id="4"/>
      <w:bookmarkEnd w:id="5"/>
      <w:bookmarkEnd w:id="6"/>
      <w:bookmarkEnd w:id="7"/>
      <w:bookmarkEnd w:id="8"/>
      <w:bookmarkEnd w:id="9"/>
      <w:bookmarkEnd w:id="10"/>
      <w:bookmarkEnd w:id="11"/>
      <w:bookmarkEnd w:id="12"/>
      <w:bookmarkEnd w:id="13"/>
    </w:p>
    <w:p w14:paraId="10F4E76D" w14:textId="77777777" w:rsidR="004A53CD" w:rsidRPr="00E062F1" w:rsidRDefault="004A53CD" w:rsidP="004A53CD">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A53CD" w:rsidRPr="00E062F1" w14:paraId="00515056" w14:textId="77777777" w:rsidTr="0044745F">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5F0635" w14:textId="77777777" w:rsidR="004A53CD" w:rsidRPr="00E062F1" w:rsidRDefault="004A53CD" w:rsidP="0044745F">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7DEF47" w14:textId="77777777" w:rsidR="004A53CD" w:rsidRPr="00E062F1" w:rsidRDefault="004A53CD" w:rsidP="0044745F">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4A53CD" w:rsidRPr="00E062F1" w14:paraId="2983AD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83A90A" w14:textId="77777777" w:rsidR="004A53CD" w:rsidRPr="00E062F1" w:rsidRDefault="004A53CD" w:rsidP="0044745F">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37F8CE82" w14:textId="77777777" w:rsidR="004A53CD" w:rsidRPr="00E062F1" w:rsidRDefault="004A53CD" w:rsidP="0044745F">
            <w:pPr>
              <w:pStyle w:val="TAC"/>
              <w:rPr>
                <w:noProof/>
                <w:lang w:eastAsia="zh-CN"/>
              </w:rPr>
            </w:pPr>
            <w:r w:rsidRPr="00E062F1">
              <w:rPr>
                <w:noProof/>
                <w:lang w:eastAsia="zh-CN"/>
              </w:rPr>
              <w:t>DC_1A-3A_n257D</w:t>
            </w:r>
            <w:r w:rsidRPr="00E062F1">
              <w:rPr>
                <w:noProof/>
                <w:vertAlign w:val="superscript"/>
                <w:lang w:eastAsia="zh-CN"/>
              </w:rPr>
              <w:t>2</w:t>
            </w:r>
          </w:p>
          <w:p w14:paraId="5F172C56" w14:textId="77777777" w:rsidR="004A53CD" w:rsidRPr="00E062F1" w:rsidRDefault="004A53CD" w:rsidP="0044745F">
            <w:pPr>
              <w:pStyle w:val="TAC"/>
              <w:rPr>
                <w:noProof/>
                <w:lang w:eastAsia="zh-CN"/>
              </w:rPr>
            </w:pPr>
            <w:r w:rsidRPr="00E062F1">
              <w:rPr>
                <w:noProof/>
                <w:lang w:eastAsia="zh-CN"/>
              </w:rPr>
              <w:t>DC_1A-3A_n257E</w:t>
            </w:r>
            <w:r w:rsidRPr="00E062F1">
              <w:rPr>
                <w:noProof/>
                <w:vertAlign w:val="superscript"/>
                <w:lang w:eastAsia="zh-CN"/>
              </w:rPr>
              <w:t>2</w:t>
            </w:r>
          </w:p>
          <w:p w14:paraId="170CDAA7" w14:textId="77777777" w:rsidR="004A53CD" w:rsidRPr="00E062F1" w:rsidRDefault="004A53CD" w:rsidP="0044745F">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32CF25C" w14:textId="77777777" w:rsidR="004A53CD" w:rsidRPr="00E062F1" w:rsidRDefault="004A53CD" w:rsidP="0044745F">
            <w:pPr>
              <w:pStyle w:val="TAC"/>
              <w:rPr>
                <w:lang w:eastAsia="ja-JP"/>
              </w:rPr>
            </w:pPr>
            <w:r w:rsidRPr="00E062F1">
              <w:rPr>
                <w:lang w:eastAsia="ja-JP"/>
              </w:rPr>
              <w:t>DC_1A-3A_n257G</w:t>
            </w:r>
          </w:p>
          <w:p w14:paraId="4E5AAE61" w14:textId="77777777" w:rsidR="004A53CD" w:rsidRPr="00E062F1" w:rsidRDefault="004A53CD" w:rsidP="0044745F">
            <w:pPr>
              <w:pStyle w:val="TAC"/>
              <w:rPr>
                <w:lang w:eastAsia="ja-JP"/>
              </w:rPr>
            </w:pPr>
            <w:r w:rsidRPr="00E062F1">
              <w:rPr>
                <w:lang w:eastAsia="ja-JP"/>
              </w:rPr>
              <w:t>DC_1A-3A_n257H</w:t>
            </w:r>
          </w:p>
          <w:p w14:paraId="07E09BDA" w14:textId="77777777" w:rsidR="004A53CD" w:rsidRPr="00E062F1" w:rsidRDefault="004A53CD" w:rsidP="0044745F">
            <w:pPr>
              <w:pStyle w:val="TAC"/>
              <w:rPr>
                <w:lang w:eastAsia="ja-JP"/>
              </w:rPr>
            </w:pPr>
            <w:r w:rsidRPr="00E062F1">
              <w:rPr>
                <w:lang w:eastAsia="ja-JP"/>
              </w:rPr>
              <w:t>DC_1A-3A_n257I</w:t>
            </w:r>
          </w:p>
          <w:p w14:paraId="4EC7C127" w14:textId="77777777" w:rsidR="004A53CD" w:rsidRPr="00E062F1" w:rsidRDefault="004A53CD" w:rsidP="0044745F">
            <w:pPr>
              <w:pStyle w:val="TAC"/>
              <w:rPr>
                <w:lang w:eastAsia="ja-JP"/>
              </w:rPr>
            </w:pPr>
            <w:r w:rsidRPr="00E062F1">
              <w:rPr>
                <w:lang w:eastAsia="ja-JP"/>
              </w:rPr>
              <w:t>DC_1A-3A_n257J</w:t>
            </w:r>
          </w:p>
          <w:p w14:paraId="6049CF88" w14:textId="77777777" w:rsidR="004A53CD" w:rsidRPr="00E062F1" w:rsidRDefault="004A53CD" w:rsidP="0044745F">
            <w:pPr>
              <w:pStyle w:val="TAC"/>
              <w:rPr>
                <w:lang w:eastAsia="ja-JP"/>
              </w:rPr>
            </w:pPr>
            <w:r w:rsidRPr="00E062F1">
              <w:rPr>
                <w:lang w:eastAsia="ja-JP"/>
              </w:rPr>
              <w:t>DC_1A-3A_n257K</w:t>
            </w:r>
          </w:p>
          <w:p w14:paraId="0AAB707F" w14:textId="77777777" w:rsidR="004A53CD" w:rsidRPr="00E062F1" w:rsidRDefault="004A53CD" w:rsidP="0044745F">
            <w:pPr>
              <w:pStyle w:val="TAC"/>
              <w:rPr>
                <w:lang w:eastAsia="ja-JP"/>
              </w:rPr>
            </w:pPr>
            <w:r w:rsidRPr="00E062F1">
              <w:rPr>
                <w:lang w:eastAsia="ja-JP"/>
              </w:rPr>
              <w:t>DC_1A-3A_n257L</w:t>
            </w:r>
          </w:p>
          <w:p w14:paraId="6E0774AD" w14:textId="77777777" w:rsidR="004A53CD" w:rsidRPr="00E062F1" w:rsidRDefault="004A53CD" w:rsidP="0044745F">
            <w:pPr>
              <w:pStyle w:val="TAC"/>
              <w:rPr>
                <w:lang w:eastAsia="ja-JP"/>
              </w:rPr>
            </w:pPr>
            <w:r w:rsidRPr="00E062F1">
              <w:rPr>
                <w:lang w:eastAsia="ja-JP"/>
              </w:rPr>
              <w:t>DC_1A-3A_n257M</w:t>
            </w:r>
          </w:p>
          <w:p w14:paraId="2F14080F" w14:textId="77777777" w:rsidR="004A53CD" w:rsidRPr="00E062F1" w:rsidRDefault="004A53CD" w:rsidP="0044745F">
            <w:pPr>
              <w:pStyle w:val="TAC"/>
            </w:pPr>
            <w:r w:rsidRPr="00E062F1">
              <w:t>DC_1A-3C_n257A</w:t>
            </w:r>
          </w:p>
          <w:p w14:paraId="2E8600FD" w14:textId="77777777" w:rsidR="004A53CD" w:rsidRPr="00E062F1" w:rsidRDefault="004A53CD" w:rsidP="0044745F">
            <w:pPr>
              <w:pStyle w:val="TAC"/>
              <w:rPr>
                <w:lang w:eastAsia="fr-FR"/>
              </w:rPr>
            </w:pPr>
            <w:r w:rsidRPr="00E062F1">
              <w:t>DC_1A-3C_n257D</w:t>
            </w:r>
          </w:p>
          <w:p w14:paraId="65E0C612" w14:textId="77777777" w:rsidR="004A53CD" w:rsidRPr="00E062F1" w:rsidRDefault="004A53CD" w:rsidP="0044745F">
            <w:pPr>
              <w:pStyle w:val="TAC"/>
            </w:pPr>
            <w:r w:rsidRPr="00E062F1">
              <w:t>DC_1A-3C_n257E</w:t>
            </w:r>
          </w:p>
          <w:p w14:paraId="7B1B8A69" w14:textId="77777777" w:rsidR="004A53CD" w:rsidRPr="00E062F1" w:rsidRDefault="004A53CD" w:rsidP="0044745F">
            <w:pPr>
              <w:pStyle w:val="TAC"/>
            </w:pPr>
            <w:r w:rsidRPr="00E062F1">
              <w:t>DC_1A-3C_n257F</w:t>
            </w:r>
          </w:p>
          <w:p w14:paraId="6A99D13B" w14:textId="77777777" w:rsidR="004A53CD" w:rsidRPr="00E062F1" w:rsidRDefault="004A53CD" w:rsidP="0044745F">
            <w:pPr>
              <w:pStyle w:val="TAC"/>
            </w:pPr>
            <w:r w:rsidRPr="00E062F1">
              <w:t>DC_1A-3C_n257G</w:t>
            </w:r>
          </w:p>
          <w:p w14:paraId="29FCC4A3" w14:textId="77777777" w:rsidR="004A53CD" w:rsidRPr="00E062F1" w:rsidRDefault="004A53CD" w:rsidP="0044745F">
            <w:pPr>
              <w:pStyle w:val="TAC"/>
            </w:pPr>
            <w:r w:rsidRPr="00E062F1">
              <w:t>DC_1A-3C_n257H</w:t>
            </w:r>
          </w:p>
          <w:p w14:paraId="611072E3" w14:textId="77777777" w:rsidR="004A53CD" w:rsidRPr="00E062F1" w:rsidRDefault="004A53CD" w:rsidP="0044745F">
            <w:pPr>
              <w:pStyle w:val="TAC"/>
            </w:pPr>
            <w:r w:rsidRPr="00E062F1">
              <w:t>DC_1A-3C_n257I</w:t>
            </w:r>
          </w:p>
          <w:p w14:paraId="4F1447DB" w14:textId="77777777" w:rsidR="004A53CD" w:rsidRPr="00E062F1" w:rsidRDefault="004A53CD" w:rsidP="0044745F">
            <w:pPr>
              <w:pStyle w:val="TAC"/>
            </w:pPr>
            <w:r w:rsidRPr="00E062F1">
              <w:t>DC_1A-3C_n257J</w:t>
            </w:r>
          </w:p>
          <w:p w14:paraId="58156AC8" w14:textId="77777777" w:rsidR="004A53CD" w:rsidRPr="00E062F1" w:rsidRDefault="004A53CD" w:rsidP="0044745F">
            <w:pPr>
              <w:pStyle w:val="TAC"/>
            </w:pPr>
            <w:r w:rsidRPr="00E062F1">
              <w:t>DC_1A-3C_n257K</w:t>
            </w:r>
          </w:p>
          <w:p w14:paraId="48AE6CC6" w14:textId="77777777" w:rsidR="004A53CD" w:rsidRPr="00E062F1" w:rsidRDefault="004A53CD" w:rsidP="0044745F">
            <w:pPr>
              <w:pStyle w:val="TAC"/>
            </w:pPr>
            <w:r w:rsidRPr="00E062F1">
              <w:t>DC_1A-3C_n257L</w:t>
            </w:r>
          </w:p>
          <w:p w14:paraId="668FB3E8" w14:textId="77777777" w:rsidR="004A53CD" w:rsidRPr="00E062F1" w:rsidRDefault="004A53CD" w:rsidP="0044745F">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F5AC2A" w14:textId="77777777" w:rsidR="004A53CD" w:rsidRPr="00E062F1" w:rsidRDefault="004A53CD" w:rsidP="0044745F">
            <w:pPr>
              <w:pStyle w:val="TAC"/>
              <w:rPr>
                <w:noProof/>
                <w:lang w:eastAsia="zh-CN"/>
              </w:rPr>
            </w:pPr>
            <w:r w:rsidRPr="00E062F1">
              <w:rPr>
                <w:noProof/>
                <w:lang w:eastAsia="zh-CN"/>
              </w:rPr>
              <w:t>DC_1A_n257A</w:t>
            </w:r>
          </w:p>
          <w:p w14:paraId="38DA9BC7" w14:textId="77777777" w:rsidR="004A53CD" w:rsidRPr="00E062F1" w:rsidRDefault="004A53CD" w:rsidP="0044745F">
            <w:pPr>
              <w:pStyle w:val="TAC"/>
              <w:rPr>
                <w:noProof/>
                <w:lang w:eastAsia="ja-JP"/>
              </w:rPr>
            </w:pPr>
            <w:r w:rsidRPr="00E062F1">
              <w:rPr>
                <w:noProof/>
                <w:lang w:eastAsia="zh-CN"/>
              </w:rPr>
              <w:t>DC_1A_n257</w:t>
            </w:r>
            <w:r w:rsidRPr="00E062F1">
              <w:rPr>
                <w:noProof/>
                <w:lang w:eastAsia="ja-JP"/>
              </w:rPr>
              <w:t>D</w:t>
            </w:r>
          </w:p>
          <w:p w14:paraId="3596F6F0"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G</w:t>
            </w:r>
          </w:p>
          <w:p w14:paraId="7B8C2043"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H</w:t>
            </w:r>
          </w:p>
          <w:p w14:paraId="49BEAAB1" w14:textId="77777777" w:rsidR="004A53CD" w:rsidRDefault="004A53CD" w:rsidP="0044745F">
            <w:pPr>
              <w:pStyle w:val="TAC"/>
              <w:rPr>
                <w:noProof/>
                <w:lang w:eastAsia="ja-JP"/>
              </w:rPr>
            </w:pPr>
            <w:r w:rsidRPr="00E062F1">
              <w:rPr>
                <w:noProof/>
                <w:lang w:eastAsia="zh-CN"/>
              </w:rPr>
              <w:t>DC_1A_n257</w:t>
            </w:r>
            <w:r w:rsidRPr="00E062F1">
              <w:rPr>
                <w:noProof/>
                <w:lang w:eastAsia="ja-JP"/>
              </w:rPr>
              <w:t>I</w:t>
            </w:r>
          </w:p>
          <w:p w14:paraId="32A727FC" w14:textId="77777777" w:rsidR="004A53CD" w:rsidRPr="00E062F1" w:rsidRDefault="004A53CD" w:rsidP="0044745F">
            <w:pPr>
              <w:pStyle w:val="TAC"/>
              <w:rPr>
                <w:noProof/>
                <w:lang w:eastAsia="zh-CN"/>
              </w:rPr>
            </w:pPr>
            <w:r w:rsidRPr="00E062F1">
              <w:rPr>
                <w:noProof/>
                <w:lang w:eastAsia="zh-CN"/>
              </w:rPr>
              <w:t>DC_3A_n257A</w:t>
            </w:r>
          </w:p>
          <w:p w14:paraId="51B5C6A9" w14:textId="77777777" w:rsidR="004A53CD" w:rsidRPr="00E062F1" w:rsidRDefault="004A53CD" w:rsidP="0044745F">
            <w:pPr>
              <w:pStyle w:val="TAC"/>
              <w:rPr>
                <w:noProof/>
                <w:lang w:eastAsia="ja-JP"/>
              </w:rPr>
            </w:pPr>
            <w:r w:rsidRPr="00E062F1">
              <w:rPr>
                <w:noProof/>
                <w:lang w:eastAsia="zh-CN"/>
              </w:rPr>
              <w:t>DC_3A_n257</w:t>
            </w:r>
            <w:r w:rsidRPr="00E062F1">
              <w:rPr>
                <w:noProof/>
                <w:lang w:eastAsia="ja-JP"/>
              </w:rPr>
              <w:t>D</w:t>
            </w:r>
          </w:p>
          <w:p w14:paraId="4593329C" w14:textId="77777777" w:rsidR="004A53CD" w:rsidRPr="00E062F1" w:rsidRDefault="004A53CD" w:rsidP="0044745F">
            <w:pPr>
              <w:pStyle w:val="TAC"/>
              <w:rPr>
                <w:lang w:eastAsia="ja-JP"/>
              </w:rPr>
            </w:pPr>
            <w:r w:rsidRPr="00E062F1">
              <w:rPr>
                <w:lang w:eastAsia="ja-JP"/>
              </w:rPr>
              <w:t>DC_3A_n257G</w:t>
            </w:r>
          </w:p>
          <w:p w14:paraId="3B09761F" w14:textId="77777777" w:rsidR="004A53CD" w:rsidRPr="00E062F1" w:rsidRDefault="004A53CD" w:rsidP="0044745F">
            <w:pPr>
              <w:pStyle w:val="TAC"/>
              <w:rPr>
                <w:lang w:eastAsia="ja-JP"/>
              </w:rPr>
            </w:pPr>
            <w:r w:rsidRPr="00E062F1">
              <w:rPr>
                <w:lang w:eastAsia="ja-JP"/>
              </w:rPr>
              <w:t>DC_3A_n257H</w:t>
            </w:r>
          </w:p>
          <w:p w14:paraId="750548DE" w14:textId="77777777" w:rsidR="004A53CD" w:rsidRPr="00E062F1" w:rsidRDefault="004A53CD" w:rsidP="0044745F">
            <w:pPr>
              <w:pStyle w:val="TAC"/>
              <w:rPr>
                <w:lang w:eastAsia="ja-JP"/>
              </w:rPr>
            </w:pPr>
            <w:r w:rsidRPr="00E062F1">
              <w:rPr>
                <w:lang w:eastAsia="ja-JP"/>
              </w:rPr>
              <w:t>DC_3A_n257I</w:t>
            </w:r>
          </w:p>
          <w:p w14:paraId="66C96308" w14:textId="77777777" w:rsidR="004A53CD" w:rsidRPr="00E062F1" w:rsidRDefault="004A53CD" w:rsidP="0044745F">
            <w:pPr>
              <w:pStyle w:val="TAC"/>
              <w:rPr>
                <w:lang w:eastAsia="ja-JP"/>
              </w:rPr>
            </w:pPr>
            <w:r w:rsidRPr="00E062F1">
              <w:rPr>
                <w:lang w:eastAsia="ja-JP"/>
              </w:rPr>
              <w:t>DC_3A_n257J</w:t>
            </w:r>
          </w:p>
          <w:p w14:paraId="56E929CF" w14:textId="77777777" w:rsidR="004A53CD" w:rsidRPr="00E062F1" w:rsidRDefault="004A53CD" w:rsidP="0044745F">
            <w:pPr>
              <w:pStyle w:val="TAC"/>
              <w:rPr>
                <w:lang w:eastAsia="ja-JP"/>
              </w:rPr>
            </w:pPr>
            <w:r w:rsidRPr="00E062F1">
              <w:rPr>
                <w:lang w:eastAsia="ja-JP"/>
              </w:rPr>
              <w:t>DC_3A_n257K</w:t>
            </w:r>
          </w:p>
          <w:p w14:paraId="49F5C65C" w14:textId="77777777" w:rsidR="004A53CD" w:rsidRPr="00E062F1" w:rsidRDefault="004A53CD" w:rsidP="0044745F">
            <w:pPr>
              <w:pStyle w:val="TAC"/>
              <w:rPr>
                <w:lang w:eastAsia="ja-JP"/>
              </w:rPr>
            </w:pPr>
            <w:r w:rsidRPr="00E062F1">
              <w:rPr>
                <w:lang w:eastAsia="ja-JP"/>
              </w:rPr>
              <w:t>DC_3A_n257L</w:t>
            </w:r>
          </w:p>
          <w:p w14:paraId="74C7A14B" w14:textId="77777777" w:rsidR="004A53CD" w:rsidRPr="00E062F1" w:rsidRDefault="004A53CD" w:rsidP="0044745F">
            <w:pPr>
              <w:pStyle w:val="TAC"/>
              <w:rPr>
                <w:noProof/>
                <w:lang w:eastAsia="zh-CN"/>
              </w:rPr>
            </w:pPr>
            <w:r w:rsidRPr="00E062F1">
              <w:rPr>
                <w:lang w:eastAsia="ja-JP"/>
              </w:rPr>
              <w:t>DC_3A_n257M</w:t>
            </w:r>
          </w:p>
        </w:tc>
      </w:tr>
      <w:tr w:rsidR="004A53CD" w:rsidRPr="00E062F1" w14:paraId="34DB475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9D9615" w14:textId="77777777" w:rsidR="004A53CD" w:rsidRPr="00E062F1" w:rsidRDefault="004A53CD" w:rsidP="0044745F">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2793754D" w14:textId="77777777" w:rsidR="004A53CD" w:rsidRPr="00E062F1" w:rsidRDefault="004A53CD" w:rsidP="0044745F">
            <w:pPr>
              <w:pStyle w:val="TAC"/>
            </w:pPr>
            <w:r w:rsidRPr="00E062F1">
              <w:t>DC_1A-5A_n257D</w:t>
            </w:r>
          </w:p>
          <w:p w14:paraId="5F07E45C" w14:textId="77777777" w:rsidR="004A53CD" w:rsidRPr="00E062F1" w:rsidRDefault="004A53CD" w:rsidP="0044745F">
            <w:pPr>
              <w:pStyle w:val="TAC"/>
              <w:rPr>
                <w:lang w:eastAsia="fr-FR"/>
              </w:rPr>
            </w:pPr>
            <w:r w:rsidRPr="00E062F1">
              <w:t>DC_1A-5A_n257E</w:t>
            </w:r>
          </w:p>
          <w:p w14:paraId="4CD09203" w14:textId="77777777" w:rsidR="004A53CD" w:rsidRPr="00E062F1" w:rsidRDefault="004A53CD" w:rsidP="0044745F">
            <w:pPr>
              <w:pStyle w:val="TAC"/>
            </w:pPr>
            <w:r w:rsidRPr="00E062F1">
              <w:t>DC_1A-5A_n257F</w:t>
            </w:r>
          </w:p>
          <w:p w14:paraId="787E48D7" w14:textId="77777777" w:rsidR="004A53CD" w:rsidRPr="00E062F1" w:rsidRDefault="004A53CD" w:rsidP="0044745F">
            <w:pPr>
              <w:pStyle w:val="TAC"/>
            </w:pPr>
            <w:r w:rsidRPr="00E062F1">
              <w:t>DC_1A-5A_n257G</w:t>
            </w:r>
          </w:p>
          <w:p w14:paraId="1FBD5273" w14:textId="77777777" w:rsidR="004A53CD" w:rsidRPr="00E062F1" w:rsidRDefault="004A53CD" w:rsidP="0044745F">
            <w:pPr>
              <w:pStyle w:val="TAC"/>
            </w:pPr>
            <w:r w:rsidRPr="00E062F1">
              <w:t>DC_1A-5A_n257H</w:t>
            </w:r>
          </w:p>
          <w:p w14:paraId="3D10C072" w14:textId="77777777" w:rsidR="004A53CD" w:rsidRPr="00E062F1" w:rsidRDefault="004A53CD" w:rsidP="0044745F">
            <w:pPr>
              <w:pStyle w:val="TAC"/>
            </w:pPr>
            <w:r w:rsidRPr="00E062F1">
              <w:t>DC_1A-5A_n257I</w:t>
            </w:r>
          </w:p>
          <w:p w14:paraId="46B3B7DF" w14:textId="77777777" w:rsidR="004A53CD" w:rsidRPr="00E062F1" w:rsidRDefault="004A53CD" w:rsidP="0044745F">
            <w:pPr>
              <w:pStyle w:val="TAC"/>
            </w:pPr>
            <w:r w:rsidRPr="00E062F1">
              <w:t>DC_1A-5A_n257J</w:t>
            </w:r>
          </w:p>
          <w:p w14:paraId="77A1B369" w14:textId="77777777" w:rsidR="004A53CD" w:rsidRPr="00E062F1" w:rsidRDefault="004A53CD" w:rsidP="0044745F">
            <w:pPr>
              <w:pStyle w:val="TAC"/>
            </w:pPr>
            <w:r w:rsidRPr="00E062F1">
              <w:t>DC_1A-5A_n257K</w:t>
            </w:r>
          </w:p>
          <w:p w14:paraId="116CB557" w14:textId="77777777" w:rsidR="004A53CD" w:rsidRPr="00E062F1" w:rsidRDefault="004A53CD" w:rsidP="0044745F">
            <w:pPr>
              <w:pStyle w:val="TAC"/>
            </w:pPr>
            <w:r w:rsidRPr="00E062F1">
              <w:t>DC_1A-5A_n257L</w:t>
            </w:r>
          </w:p>
          <w:p w14:paraId="12757731" w14:textId="77777777" w:rsidR="004A53CD" w:rsidRPr="00E062F1" w:rsidRDefault="004A53CD" w:rsidP="0044745F">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6A4933" w14:textId="77777777" w:rsidR="004A53CD" w:rsidRPr="00E062F1" w:rsidRDefault="004A53CD" w:rsidP="0044745F">
            <w:pPr>
              <w:pStyle w:val="TAC"/>
              <w:rPr>
                <w:noProof/>
                <w:lang w:eastAsia="zh-CN"/>
              </w:rPr>
            </w:pPr>
            <w:r w:rsidRPr="00E062F1">
              <w:rPr>
                <w:noProof/>
                <w:lang w:eastAsia="zh-CN"/>
              </w:rPr>
              <w:t>DC_1A_n257A</w:t>
            </w:r>
          </w:p>
          <w:p w14:paraId="6B86FE6B"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5A210F5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4D4AE5" w14:textId="77777777" w:rsidR="004A53CD" w:rsidRPr="00E062F1" w:rsidRDefault="004A53CD" w:rsidP="0044745F">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3F3F0F0E" w14:textId="77777777" w:rsidR="004A53CD" w:rsidRPr="00E062F1" w:rsidRDefault="004A53CD" w:rsidP="0044745F">
            <w:pPr>
              <w:pStyle w:val="TAC"/>
            </w:pPr>
            <w:r w:rsidRPr="00E062F1">
              <w:t>DC_1A-7A_n257D</w:t>
            </w:r>
          </w:p>
          <w:p w14:paraId="71315A15" w14:textId="77777777" w:rsidR="004A53CD" w:rsidRPr="00E062F1" w:rsidRDefault="004A53CD" w:rsidP="0044745F">
            <w:pPr>
              <w:pStyle w:val="TAC"/>
              <w:rPr>
                <w:lang w:eastAsia="fr-FR"/>
              </w:rPr>
            </w:pPr>
            <w:r w:rsidRPr="00E062F1">
              <w:t>DC_1A-7A_n257E</w:t>
            </w:r>
          </w:p>
          <w:p w14:paraId="0D59DB35" w14:textId="77777777" w:rsidR="004A53CD" w:rsidRPr="00E062F1" w:rsidRDefault="004A53CD" w:rsidP="0044745F">
            <w:pPr>
              <w:pStyle w:val="TAC"/>
            </w:pPr>
            <w:r w:rsidRPr="00E062F1">
              <w:t>DC_1A-7A_n257F</w:t>
            </w:r>
          </w:p>
          <w:p w14:paraId="4B3B323B" w14:textId="77777777" w:rsidR="004A53CD" w:rsidRPr="00E062F1" w:rsidRDefault="004A53CD" w:rsidP="0044745F">
            <w:pPr>
              <w:pStyle w:val="TAC"/>
            </w:pPr>
            <w:r w:rsidRPr="00E062F1">
              <w:t>DC_1A-7A_n257G</w:t>
            </w:r>
          </w:p>
          <w:p w14:paraId="3902E131" w14:textId="77777777" w:rsidR="004A53CD" w:rsidRPr="00E062F1" w:rsidRDefault="004A53CD" w:rsidP="0044745F">
            <w:pPr>
              <w:pStyle w:val="TAC"/>
            </w:pPr>
            <w:r w:rsidRPr="00E062F1">
              <w:t>DC_1A-7A_n257H</w:t>
            </w:r>
          </w:p>
          <w:p w14:paraId="3E85F3E3" w14:textId="77777777" w:rsidR="004A53CD" w:rsidRPr="00E062F1" w:rsidRDefault="004A53CD" w:rsidP="0044745F">
            <w:pPr>
              <w:pStyle w:val="TAC"/>
            </w:pPr>
            <w:r w:rsidRPr="00E062F1">
              <w:t>DC_1A-7A_n257I</w:t>
            </w:r>
          </w:p>
          <w:p w14:paraId="33EA1233" w14:textId="77777777" w:rsidR="004A53CD" w:rsidRPr="00E062F1" w:rsidRDefault="004A53CD" w:rsidP="0044745F">
            <w:pPr>
              <w:pStyle w:val="TAC"/>
            </w:pPr>
            <w:r w:rsidRPr="00E062F1">
              <w:t>DC_1A-7A_n257J</w:t>
            </w:r>
          </w:p>
          <w:p w14:paraId="35C8F3FD" w14:textId="77777777" w:rsidR="004A53CD" w:rsidRPr="00E062F1" w:rsidRDefault="004A53CD" w:rsidP="0044745F">
            <w:pPr>
              <w:pStyle w:val="TAC"/>
            </w:pPr>
            <w:r w:rsidRPr="00E062F1">
              <w:t>DC_1A-7A_n257K</w:t>
            </w:r>
          </w:p>
          <w:p w14:paraId="7944F2FE" w14:textId="77777777" w:rsidR="004A53CD" w:rsidRPr="00E062F1" w:rsidRDefault="004A53CD" w:rsidP="0044745F">
            <w:pPr>
              <w:pStyle w:val="TAC"/>
            </w:pPr>
            <w:r w:rsidRPr="00E062F1">
              <w:t>DC_1A-7A_n257L</w:t>
            </w:r>
          </w:p>
          <w:p w14:paraId="652B026B" w14:textId="77777777" w:rsidR="004A53CD" w:rsidRPr="00E062F1" w:rsidRDefault="004A53CD" w:rsidP="0044745F">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089E5C" w14:textId="77777777" w:rsidR="004A53CD" w:rsidRPr="00E062F1" w:rsidRDefault="004A53CD" w:rsidP="0044745F">
            <w:pPr>
              <w:pStyle w:val="TAC"/>
              <w:rPr>
                <w:noProof/>
                <w:lang w:eastAsia="zh-CN"/>
              </w:rPr>
            </w:pPr>
            <w:r w:rsidRPr="00E062F1">
              <w:rPr>
                <w:noProof/>
                <w:lang w:eastAsia="zh-CN"/>
              </w:rPr>
              <w:t>DC_1A_n257A</w:t>
            </w:r>
          </w:p>
          <w:p w14:paraId="6BB000F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C4FCD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575FB1" w14:textId="77777777" w:rsidR="004A53CD" w:rsidRPr="00E062F1" w:rsidRDefault="004A53CD" w:rsidP="0044745F">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4FFEDB46" w14:textId="77777777" w:rsidR="004A53CD" w:rsidRPr="00E062F1" w:rsidRDefault="004A53CD" w:rsidP="0044745F">
            <w:pPr>
              <w:pStyle w:val="TAC"/>
              <w:rPr>
                <w:rFonts w:eastAsia="Malgun Gothic"/>
                <w:lang w:eastAsia="ko-KR"/>
              </w:rPr>
            </w:pPr>
            <w:r w:rsidRPr="00E062F1">
              <w:rPr>
                <w:rFonts w:eastAsia="Malgun Gothic"/>
                <w:lang w:eastAsia="ko-KR"/>
              </w:rPr>
              <w:t>DC_1A-7A-7A_n257D</w:t>
            </w:r>
          </w:p>
          <w:p w14:paraId="7F2EDB53" w14:textId="77777777" w:rsidR="004A53CD" w:rsidRPr="00E062F1" w:rsidRDefault="004A53CD" w:rsidP="0044745F">
            <w:pPr>
              <w:pStyle w:val="TAC"/>
              <w:rPr>
                <w:rFonts w:eastAsia="Malgun Gothic"/>
                <w:lang w:eastAsia="ko-KR"/>
              </w:rPr>
            </w:pPr>
            <w:r w:rsidRPr="00E062F1">
              <w:rPr>
                <w:rFonts w:eastAsia="Malgun Gothic"/>
                <w:lang w:eastAsia="ko-KR"/>
              </w:rPr>
              <w:t>DC_1A-7A-7A_n257E</w:t>
            </w:r>
          </w:p>
          <w:p w14:paraId="43A1099F" w14:textId="77777777" w:rsidR="004A53CD" w:rsidRPr="00E062F1" w:rsidRDefault="004A53CD" w:rsidP="0044745F">
            <w:pPr>
              <w:pStyle w:val="TAC"/>
              <w:rPr>
                <w:rFonts w:eastAsia="Malgun Gothic"/>
                <w:lang w:eastAsia="ko-KR"/>
              </w:rPr>
            </w:pPr>
            <w:r w:rsidRPr="00E062F1">
              <w:rPr>
                <w:rFonts w:eastAsia="Malgun Gothic"/>
                <w:lang w:eastAsia="ko-KR"/>
              </w:rPr>
              <w:t>DC_1A-7A-7A_n257F</w:t>
            </w:r>
          </w:p>
          <w:p w14:paraId="13FAE604" w14:textId="77777777" w:rsidR="004A53CD" w:rsidRPr="00E062F1" w:rsidRDefault="004A53CD" w:rsidP="0044745F">
            <w:pPr>
              <w:pStyle w:val="TAC"/>
              <w:rPr>
                <w:rFonts w:eastAsia="Malgun Gothic"/>
                <w:lang w:eastAsia="ko-KR"/>
              </w:rPr>
            </w:pPr>
            <w:r w:rsidRPr="00E062F1">
              <w:rPr>
                <w:rFonts w:eastAsia="Malgun Gothic"/>
                <w:lang w:eastAsia="ko-KR"/>
              </w:rPr>
              <w:t>DC_1A-7A-7A_n257G</w:t>
            </w:r>
          </w:p>
          <w:p w14:paraId="1B56E559" w14:textId="77777777" w:rsidR="004A53CD" w:rsidRPr="00E062F1" w:rsidRDefault="004A53CD" w:rsidP="0044745F">
            <w:pPr>
              <w:pStyle w:val="TAC"/>
              <w:rPr>
                <w:rFonts w:eastAsia="Malgun Gothic"/>
                <w:lang w:eastAsia="ko-KR"/>
              </w:rPr>
            </w:pPr>
            <w:r w:rsidRPr="00E062F1">
              <w:rPr>
                <w:rFonts w:eastAsia="Malgun Gothic"/>
                <w:lang w:eastAsia="ko-KR"/>
              </w:rPr>
              <w:t>DC_1A-7A-7A_n257H</w:t>
            </w:r>
          </w:p>
          <w:p w14:paraId="6FA93C27" w14:textId="77777777" w:rsidR="004A53CD" w:rsidRPr="00E062F1" w:rsidRDefault="004A53CD" w:rsidP="0044745F">
            <w:pPr>
              <w:pStyle w:val="TAC"/>
              <w:rPr>
                <w:rFonts w:eastAsia="Malgun Gothic"/>
                <w:lang w:eastAsia="ko-KR"/>
              </w:rPr>
            </w:pPr>
            <w:r w:rsidRPr="00E062F1">
              <w:rPr>
                <w:rFonts w:eastAsia="Malgun Gothic"/>
                <w:lang w:eastAsia="ko-KR"/>
              </w:rPr>
              <w:t>DC_1A-7A-7A_n257I</w:t>
            </w:r>
          </w:p>
          <w:p w14:paraId="4A75A68B" w14:textId="77777777" w:rsidR="004A53CD" w:rsidRPr="00E062F1" w:rsidRDefault="004A53CD" w:rsidP="0044745F">
            <w:pPr>
              <w:pStyle w:val="TAC"/>
              <w:rPr>
                <w:rFonts w:eastAsia="Malgun Gothic"/>
                <w:lang w:eastAsia="ko-KR"/>
              </w:rPr>
            </w:pPr>
            <w:r w:rsidRPr="00E062F1">
              <w:rPr>
                <w:rFonts w:eastAsia="Malgun Gothic"/>
                <w:lang w:eastAsia="ko-KR"/>
              </w:rPr>
              <w:t>DC_1A-7A-7A_n257J</w:t>
            </w:r>
          </w:p>
          <w:p w14:paraId="1E82FE6F" w14:textId="77777777" w:rsidR="004A53CD" w:rsidRPr="00E062F1" w:rsidRDefault="004A53CD" w:rsidP="0044745F">
            <w:pPr>
              <w:pStyle w:val="TAC"/>
              <w:rPr>
                <w:rFonts w:eastAsia="Malgun Gothic"/>
                <w:lang w:eastAsia="ko-KR"/>
              </w:rPr>
            </w:pPr>
            <w:r w:rsidRPr="00E062F1">
              <w:rPr>
                <w:rFonts w:eastAsia="Malgun Gothic"/>
                <w:lang w:eastAsia="ko-KR"/>
              </w:rPr>
              <w:t>DC_1A-7A-7A_n257K</w:t>
            </w:r>
          </w:p>
          <w:p w14:paraId="2267BD4C" w14:textId="77777777" w:rsidR="004A53CD" w:rsidRPr="00E062F1" w:rsidRDefault="004A53CD" w:rsidP="0044745F">
            <w:pPr>
              <w:pStyle w:val="TAC"/>
              <w:rPr>
                <w:rFonts w:eastAsia="Malgun Gothic"/>
                <w:lang w:eastAsia="ko-KR"/>
              </w:rPr>
            </w:pPr>
            <w:r w:rsidRPr="00E062F1">
              <w:rPr>
                <w:rFonts w:eastAsia="Malgun Gothic"/>
                <w:lang w:eastAsia="ko-KR"/>
              </w:rPr>
              <w:t>DC_1A-7A-7A_n257L</w:t>
            </w:r>
          </w:p>
          <w:p w14:paraId="00D5BF57" w14:textId="77777777" w:rsidR="004A53CD" w:rsidRPr="00E062F1" w:rsidRDefault="004A53CD" w:rsidP="0044745F">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A1EF6" w14:textId="77777777" w:rsidR="004A53CD" w:rsidRPr="00E062F1" w:rsidRDefault="004A53CD" w:rsidP="0044745F">
            <w:pPr>
              <w:pStyle w:val="TAC"/>
              <w:rPr>
                <w:noProof/>
                <w:lang w:eastAsia="zh-CN"/>
              </w:rPr>
            </w:pPr>
            <w:r w:rsidRPr="00E062F1">
              <w:rPr>
                <w:noProof/>
                <w:lang w:eastAsia="zh-CN"/>
              </w:rPr>
              <w:t>DC_1A_n257A</w:t>
            </w:r>
          </w:p>
          <w:p w14:paraId="3C22793E" w14:textId="77777777" w:rsidR="004A53CD" w:rsidRPr="00E062F1" w:rsidRDefault="004A53CD" w:rsidP="0044745F">
            <w:pPr>
              <w:pStyle w:val="TAC"/>
              <w:rPr>
                <w:noProof/>
                <w:lang w:eastAsia="zh-CN"/>
              </w:rPr>
            </w:pPr>
            <w:r w:rsidRPr="00E062F1">
              <w:rPr>
                <w:noProof/>
                <w:lang w:eastAsia="zh-CN"/>
              </w:rPr>
              <w:t>DC_7A_n257A</w:t>
            </w:r>
          </w:p>
          <w:p w14:paraId="11921582" w14:textId="77777777" w:rsidR="004A53CD" w:rsidRPr="00E062F1" w:rsidRDefault="004A53CD" w:rsidP="0044745F">
            <w:pPr>
              <w:pStyle w:val="TAC"/>
              <w:rPr>
                <w:noProof/>
              </w:rPr>
            </w:pPr>
            <w:r w:rsidRPr="00E062F1">
              <w:rPr>
                <w:noProof/>
              </w:rPr>
              <w:t>DC_7A-7A_n257A</w:t>
            </w:r>
          </w:p>
        </w:tc>
      </w:tr>
      <w:tr w:rsidR="004A53CD" w:rsidRPr="00E062F1" w14:paraId="62BFE01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7B6298" w14:textId="77777777" w:rsidR="004A53CD" w:rsidRPr="00E062F1" w:rsidRDefault="004A53CD" w:rsidP="0044745F">
            <w:pPr>
              <w:pStyle w:val="TAC"/>
              <w:rPr>
                <w:lang w:eastAsia="fr-FR"/>
              </w:rPr>
            </w:pPr>
            <w:r w:rsidRPr="00E062F1">
              <w:rPr>
                <w:noProof/>
                <w:lang w:eastAsia="zh-CN"/>
              </w:rPr>
              <w:t>DC_1A-8A_n257A</w:t>
            </w:r>
            <w:r w:rsidRPr="00E062F1">
              <w:rPr>
                <w:noProof/>
                <w:vertAlign w:val="superscript"/>
                <w:lang w:eastAsia="zh-CN"/>
              </w:rPr>
              <w:t>2</w:t>
            </w:r>
          </w:p>
          <w:p w14:paraId="74820B07" w14:textId="77777777" w:rsidR="004A53CD" w:rsidRPr="00E062F1" w:rsidRDefault="004A53CD" w:rsidP="0044745F">
            <w:pPr>
              <w:pStyle w:val="TAC"/>
            </w:pPr>
            <w:r w:rsidRPr="00E062F1">
              <w:t>DC_1A-8A_n257D</w:t>
            </w:r>
          </w:p>
          <w:p w14:paraId="3BEDF305" w14:textId="77777777" w:rsidR="004A53CD" w:rsidRPr="00E062F1" w:rsidRDefault="004A53CD" w:rsidP="0044745F">
            <w:pPr>
              <w:pStyle w:val="TAC"/>
            </w:pPr>
            <w:r w:rsidRPr="00E062F1">
              <w:t>DC_1A-8A_n257E</w:t>
            </w:r>
          </w:p>
          <w:p w14:paraId="3290DAD0" w14:textId="77777777" w:rsidR="004A53CD" w:rsidRPr="00E062F1" w:rsidRDefault="004A53CD" w:rsidP="0044745F">
            <w:pPr>
              <w:pStyle w:val="TAC"/>
            </w:pPr>
            <w:r w:rsidRPr="00E062F1">
              <w:t>DC_1A-8A_n257F</w:t>
            </w:r>
          </w:p>
          <w:p w14:paraId="7A2728CA" w14:textId="77777777" w:rsidR="004A53CD" w:rsidRPr="00E062F1" w:rsidRDefault="004A53CD" w:rsidP="0044745F">
            <w:pPr>
              <w:pStyle w:val="TAC"/>
            </w:pPr>
            <w:r w:rsidRPr="00E062F1">
              <w:t>DC_1A-8A_n257G</w:t>
            </w:r>
          </w:p>
          <w:p w14:paraId="4B54B54F" w14:textId="77777777" w:rsidR="004A53CD" w:rsidRPr="00E062F1" w:rsidRDefault="004A53CD" w:rsidP="0044745F">
            <w:pPr>
              <w:pStyle w:val="TAC"/>
            </w:pPr>
            <w:r w:rsidRPr="00E062F1">
              <w:t>DC_1A-8A_n257H</w:t>
            </w:r>
          </w:p>
          <w:p w14:paraId="0BBC6F25" w14:textId="77777777" w:rsidR="004A53CD" w:rsidRPr="00E062F1" w:rsidRDefault="004A53CD" w:rsidP="0044745F">
            <w:pPr>
              <w:pStyle w:val="TAC"/>
            </w:pPr>
            <w:r w:rsidRPr="00E062F1">
              <w:t>DC_1A-8A_n257I</w:t>
            </w:r>
          </w:p>
          <w:p w14:paraId="570090F1" w14:textId="77777777" w:rsidR="004A53CD" w:rsidRPr="00E062F1" w:rsidRDefault="004A53CD" w:rsidP="0044745F">
            <w:pPr>
              <w:pStyle w:val="TAC"/>
            </w:pPr>
            <w:r w:rsidRPr="00E062F1">
              <w:t>DC_1A-8A_n257J</w:t>
            </w:r>
          </w:p>
          <w:p w14:paraId="4BC557B9" w14:textId="77777777" w:rsidR="004A53CD" w:rsidRPr="00E062F1" w:rsidRDefault="004A53CD" w:rsidP="0044745F">
            <w:pPr>
              <w:pStyle w:val="TAC"/>
            </w:pPr>
            <w:r w:rsidRPr="00E062F1">
              <w:t>DC_1A-8A_n257K</w:t>
            </w:r>
          </w:p>
          <w:p w14:paraId="6CC33CCE" w14:textId="77777777" w:rsidR="004A53CD" w:rsidRPr="00E062F1" w:rsidRDefault="004A53CD" w:rsidP="0044745F">
            <w:pPr>
              <w:pStyle w:val="TAC"/>
            </w:pPr>
            <w:r w:rsidRPr="00E062F1">
              <w:t>DC_1A-8A_n257L</w:t>
            </w:r>
          </w:p>
          <w:p w14:paraId="19009A8F" w14:textId="77777777" w:rsidR="004A53CD" w:rsidRPr="00E062F1" w:rsidRDefault="004A53CD" w:rsidP="0044745F">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360CD5" w14:textId="77777777" w:rsidR="004A53CD" w:rsidRPr="00E062F1" w:rsidRDefault="004A53CD" w:rsidP="0044745F">
            <w:pPr>
              <w:pStyle w:val="TAC"/>
            </w:pPr>
            <w:r w:rsidRPr="00E062F1">
              <w:t>DC_1A_n257A</w:t>
            </w:r>
          </w:p>
          <w:p w14:paraId="7F9719A6" w14:textId="77777777" w:rsidR="004A53CD" w:rsidRPr="00E062F1" w:rsidRDefault="004A53CD" w:rsidP="0044745F">
            <w:pPr>
              <w:pStyle w:val="TAC"/>
              <w:rPr>
                <w:noProof/>
                <w:lang w:eastAsia="zh-CN"/>
              </w:rPr>
            </w:pPr>
            <w:r w:rsidRPr="00E062F1">
              <w:t>DC_8A_n257A</w:t>
            </w:r>
          </w:p>
        </w:tc>
      </w:tr>
      <w:tr w:rsidR="004A53CD" w:rsidRPr="00E062F1" w14:paraId="68BEE71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432F5"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w:t>
            </w:r>
            <w:r w:rsidRPr="00E062F1">
              <w:t>A</w:t>
            </w:r>
          </w:p>
          <w:p w14:paraId="1A23DD16" w14:textId="77777777" w:rsidR="004A53CD" w:rsidRPr="00E062F1" w:rsidRDefault="004A53CD" w:rsidP="0044745F">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6CE56709"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257G</w:t>
            </w:r>
          </w:p>
          <w:p w14:paraId="37AEC080"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257H</w:t>
            </w:r>
          </w:p>
          <w:p w14:paraId="461BCEA2" w14:textId="77777777" w:rsidR="004A53CD" w:rsidRPr="00E062F1" w:rsidRDefault="004A53CD" w:rsidP="0044745F">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D2F86A" w14:textId="77777777" w:rsidR="004A53CD" w:rsidRPr="00E062F1" w:rsidRDefault="004A53CD" w:rsidP="0044745F">
            <w:pPr>
              <w:pStyle w:val="TAC"/>
              <w:rPr>
                <w:lang w:eastAsia="fr-FR"/>
              </w:rPr>
            </w:pPr>
            <w:r w:rsidRPr="00E062F1">
              <w:t>DC_1A_n257A</w:t>
            </w:r>
          </w:p>
          <w:p w14:paraId="3F90D300" w14:textId="77777777" w:rsidR="004A53CD" w:rsidRPr="00E062F1" w:rsidRDefault="004A53CD" w:rsidP="0044745F">
            <w:pPr>
              <w:pStyle w:val="TAC"/>
              <w:rPr>
                <w:noProof/>
              </w:rPr>
            </w:pPr>
            <w:r w:rsidRPr="00E062F1">
              <w:rPr>
                <w:noProof/>
              </w:rPr>
              <w:t>DC_1A-257G</w:t>
            </w:r>
          </w:p>
          <w:p w14:paraId="31FB6E55" w14:textId="77777777" w:rsidR="004A53CD" w:rsidRPr="00E062F1" w:rsidRDefault="004A53CD" w:rsidP="0044745F">
            <w:pPr>
              <w:pStyle w:val="TAC"/>
              <w:rPr>
                <w:noProof/>
              </w:rPr>
            </w:pPr>
            <w:r w:rsidRPr="00E062F1">
              <w:rPr>
                <w:noProof/>
              </w:rPr>
              <w:t>DC_1A-257H</w:t>
            </w:r>
          </w:p>
          <w:p w14:paraId="15C489B9" w14:textId="77777777" w:rsidR="004A53CD" w:rsidRPr="00E062F1" w:rsidRDefault="004A53CD" w:rsidP="0044745F">
            <w:pPr>
              <w:pStyle w:val="TAC"/>
            </w:pPr>
            <w:r w:rsidRPr="00E062F1">
              <w:rPr>
                <w:noProof/>
              </w:rPr>
              <w:t>DC_1A-257I</w:t>
            </w:r>
          </w:p>
          <w:p w14:paraId="2FE445B1" w14:textId="77777777" w:rsidR="004A53CD" w:rsidRPr="00E062F1" w:rsidRDefault="004A53CD" w:rsidP="0044745F">
            <w:pPr>
              <w:pStyle w:val="TAC"/>
              <w:rPr>
                <w:lang w:eastAsia="fr-FR"/>
              </w:rPr>
            </w:pPr>
            <w:r w:rsidRPr="00E062F1">
              <w:t>DC_11A_n257A</w:t>
            </w:r>
          </w:p>
          <w:p w14:paraId="635255B7"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A-257G</w:t>
            </w:r>
          </w:p>
          <w:p w14:paraId="68AF3315"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A-257H</w:t>
            </w:r>
          </w:p>
          <w:p w14:paraId="24479229" w14:textId="77777777" w:rsidR="004A53CD" w:rsidRPr="00E062F1" w:rsidRDefault="004A53CD" w:rsidP="0044745F">
            <w:pPr>
              <w:pStyle w:val="TAC"/>
              <w:rPr>
                <w:noProof/>
                <w:lang w:eastAsia="zh-CN"/>
              </w:rPr>
            </w:pPr>
            <w:r w:rsidRPr="00E062F1">
              <w:rPr>
                <w:noProof/>
              </w:rPr>
              <w:t>DC_1</w:t>
            </w:r>
            <w:r w:rsidRPr="00E062F1">
              <w:rPr>
                <w:noProof/>
                <w:lang w:eastAsia="zh-CN"/>
              </w:rPr>
              <w:t>1</w:t>
            </w:r>
            <w:r w:rsidRPr="00E062F1">
              <w:rPr>
                <w:noProof/>
              </w:rPr>
              <w:t>A-257I</w:t>
            </w:r>
          </w:p>
        </w:tc>
      </w:tr>
      <w:tr w:rsidR="004A53CD" w:rsidRPr="00E062F1" w14:paraId="3430592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B44008" w14:textId="77777777" w:rsidR="004A53CD" w:rsidRPr="00E062F1" w:rsidRDefault="004A53CD" w:rsidP="0044745F">
            <w:pPr>
              <w:pStyle w:val="TAC"/>
              <w:rPr>
                <w:rFonts w:cs="Arial"/>
                <w:lang w:eastAsia="ja-JP"/>
              </w:rPr>
            </w:pPr>
            <w:r w:rsidRPr="00E062F1">
              <w:rPr>
                <w:noProof/>
                <w:lang w:eastAsia="zh-CN"/>
              </w:rPr>
              <w:t>DC_1A-18A_n257A</w:t>
            </w:r>
            <w:r w:rsidRPr="00E062F1">
              <w:rPr>
                <w:noProof/>
                <w:vertAlign w:val="superscript"/>
                <w:lang w:eastAsia="zh-CN"/>
              </w:rPr>
              <w:t>2</w:t>
            </w:r>
          </w:p>
          <w:p w14:paraId="64097B93" w14:textId="77777777" w:rsidR="004A53CD" w:rsidRPr="00E062F1" w:rsidRDefault="004A53CD" w:rsidP="0044745F">
            <w:pPr>
              <w:pStyle w:val="TAC"/>
              <w:rPr>
                <w:rFonts w:cs="Arial"/>
                <w:lang w:eastAsia="ja-JP"/>
              </w:rPr>
            </w:pPr>
            <w:r w:rsidRPr="00E062F1">
              <w:rPr>
                <w:rFonts w:cs="Arial"/>
                <w:lang w:eastAsia="ja-JP"/>
              </w:rPr>
              <w:t>DC_1A-18A_n257D</w:t>
            </w:r>
          </w:p>
          <w:p w14:paraId="5AD69C3B" w14:textId="77777777" w:rsidR="004A53CD" w:rsidRPr="00E062F1" w:rsidRDefault="004A53CD" w:rsidP="0044745F">
            <w:pPr>
              <w:pStyle w:val="TAC"/>
              <w:rPr>
                <w:rFonts w:cs="Arial"/>
                <w:lang w:eastAsia="ja-JP"/>
              </w:rPr>
            </w:pPr>
            <w:r w:rsidRPr="00E062F1">
              <w:rPr>
                <w:rFonts w:cs="Arial"/>
                <w:lang w:eastAsia="ja-JP"/>
              </w:rPr>
              <w:t>DC_1A-18A_n257E</w:t>
            </w:r>
          </w:p>
          <w:p w14:paraId="76345780" w14:textId="77777777" w:rsidR="004A53CD" w:rsidRPr="00E062F1" w:rsidRDefault="004A53CD" w:rsidP="0044745F">
            <w:pPr>
              <w:pStyle w:val="TAC"/>
              <w:rPr>
                <w:rFonts w:cs="Arial"/>
                <w:lang w:eastAsia="ja-JP"/>
              </w:rPr>
            </w:pPr>
            <w:r w:rsidRPr="00E062F1">
              <w:rPr>
                <w:rFonts w:cs="Arial"/>
                <w:lang w:eastAsia="ja-JP"/>
              </w:rPr>
              <w:t>DC_1A-18A_n257F</w:t>
            </w:r>
          </w:p>
          <w:p w14:paraId="510DC20F" w14:textId="77777777" w:rsidR="004A53CD" w:rsidRPr="00E062F1" w:rsidRDefault="004A53CD" w:rsidP="0044745F">
            <w:pPr>
              <w:pStyle w:val="TAC"/>
              <w:rPr>
                <w:rFonts w:cs="Arial"/>
                <w:lang w:eastAsia="ja-JP"/>
              </w:rPr>
            </w:pPr>
            <w:r w:rsidRPr="00E062F1">
              <w:rPr>
                <w:rFonts w:cs="Arial"/>
                <w:lang w:eastAsia="ja-JP"/>
              </w:rPr>
              <w:t>DC_1A-18A_n257G</w:t>
            </w:r>
          </w:p>
          <w:p w14:paraId="17DA9D55" w14:textId="77777777" w:rsidR="004A53CD" w:rsidRPr="00E062F1" w:rsidRDefault="004A53CD" w:rsidP="0044745F">
            <w:pPr>
              <w:pStyle w:val="TAC"/>
              <w:rPr>
                <w:rFonts w:cs="Arial"/>
                <w:lang w:eastAsia="ja-JP"/>
              </w:rPr>
            </w:pPr>
            <w:r w:rsidRPr="00E062F1">
              <w:rPr>
                <w:rFonts w:cs="Arial"/>
                <w:lang w:eastAsia="ja-JP"/>
              </w:rPr>
              <w:t>DC_1A-18A_n257H</w:t>
            </w:r>
          </w:p>
          <w:p w14:paraId="38D27E3A" w14:textId="77777777" w:rsidR="004A53CD" w:rsidRPr="00E062F1" w:rsidRDefault="004A53CD" w:rsidP="0044745F">
            <w:pPr>
              <w:pStyle w:val="TAC"/>
              <w:rPr>
                <w:rFonts w:cs="Arial"/>
                <w:lang w:eastAsia="ja-JP"/>
              </w:rPr>
            </w:pPr>
            <w:r w:rsidRPr="00E062F1">
              <w:rPr>
                <w:rFonts w:cs="Arial"/>
                <w:lang w:eastAsia="ja-JP"/>
              </w:rPr>
              <w:t>DC_1A-18A_n257I</w:t>
            </w:r>
          </w:p>
          <w:p w14:paraId="7E414152" w14:textId="77777777" w:rsidR="004A53CD" w:rsidRPr="00E062F1" w:rsidRDefault="004A53CD" w:rsidP="0044745F">
            <w:pPr>
              <w:pStyle w:val="TAC"/>
              <w:rPr>
                <w:rFonts w:cs="Arial"/>
                <w:lang w:eastAsia="ja-JP"/>
              </w:rPr>
            </w:pPr>
            <w:r w:rsidRPr="00E062F1">
              <w:rPr>
                <w:rFonts w:cs="Arial"/>
                <w:lang w:eastAsia="ja-JP"/>
              </w:rPr>
              <w:t>DC_1A-18A_n257J</w:t>
            </w:r>
          </w:p>
          <w:p w14:paraId="2873E738" w14:textId="77777777" w:rsidR="004A53CD" w:rsidRPr="00E062F1" w:rsidRDefault="004A53CD" w:rsidP="0044745F">
            <w:pPr>
              <w:pStyle w:val="TAC"/>
              <w:rPr>
                <w:rFonts w:cs="Arial"/>
                <w:lang w:eastAsia="ja-JP"/>
              </w:rPr>
            </w:pPr>
            <w:r w:rsidRPr="00E062F1">
              <w:rPr>
                <w:rFonts w:cs="Arial"/>
                <w:lang w:eastAsia="ja-JP"/>
              </w:rPr>
              <w:t>DC_1A-18A_n257K</w:t>
            </w:r>
          </w:p>
          <w:p w14:paraId="017A0FB6" w14:textId="77777777" w:rsidR="004A53CD" w:rsidRPr="00E062F1" w:rsidRDefault="004A53CD" w:rsidP="0044745F">
            <w:pPr>
              <w:pStyle w:val="TAC"/>
              <w:rPr>
                <w:rFonts w:cs="Arial"/>
                <w:lang w:eastAsia="ja-JP"/>
              </w:rPr>
            </w:pPr>
            <w:r w:rsidRPr="00E062F1">
              <w:rPr>
                <w:rFonts w:cs="Arial"/>
                <w:lang w:eastAsia="ja-JP"/>
              </w:rPr>
              <w:t>DC_1A-18A_n257L</w:t>
            </w:r>
          </w:p>
          <w:p w14:paraId="42B96DB8" w14:textId="77777777" w:rsidR="004A53CD" w:rsidRPr="00E062F1" w:rsidRDefault="004A53CD" w:rsidP="0044745F">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B2F2F3" w14:textId="77777777" w:rsidR="004A53CD" w:rsidRPr="00E062F1" w:rsidRDefault="004A53CD" w:rsidP="0044745F">
            <w:pPr>
              <w:pStyle w:val="TAC"/>
              <w:rPr>
                <w:noProof/>
              </w:rPr>
            </w:pPr>
            <w:r w:rsidRPr="00E062F1">
              <w:rPr>
                <w:noProof/>
              </w:rPr>
              <w:t xml:space="preserve">DC_1A-257A </w:t>
            </w:r>
          </w:p>
          <w:p w14:paraId="121F480B" w14:textId="77777777" w:rsidR="004A53CD" w:rsidRPr="00E062F1" w:rsidRDefault="004A53CD" w:rsidP="0044745F">
            <w:pPr>
              <w:pStyle w:val="TAC"/>
              <w:rPr>
                <w:noProof/>
                <w:lang w:eastAsia="fr-FR"/>
              </w:rPr>
            </w:pPr>
            <w:r w:rsidRPr="00E062F1">
              <w:rPr>
                <w:noProof/>
              </w:rPr>
              <w:t>DC_1A-257G</w:t>
            </w:r>
          </w:p>
          <w:p w14:paraId="551B99D3" w14:textId="77777777" w:rsidR="004A53CD" w:rsidRPr="00E062F1" w:rsidRDefault="004A53CD" w:rsidP="0044745F">
            <w:pPr>
              <w:pStyle w:val="TAC"/>
              <w:rPr>
                <w:noProof/>
              </w:rPr>
            </w:pPr>
            <w:r w:rsidRPr="00E062F1">
              <w:rPr>
                <w:noProof/>
              </w:rPr>
              <w:t>DC_1A-257H</w:t>
            </w:r>
          </w:p>
          <w:p w14:paraId="1EE9069A" w14:textId="77777777" w:rsidR="004A53CD" w:rsidRPr="00E062F1" w:rsidRDefault="004A53CD" w:rsidP="0044745F">
            <w:pPr>
              <w:pStyle w:val="TAC"/>
              <w:rPr>
                <w:noProof/>
              </w:rPr>
            </w:pPr>
            <w:r w:rsidRPr="00E062F1">
              <w:rPr>
                <w:noProof/>
              </w:rPr>
              <w:t>DC_1A-257I</w:t>
            </w:r>
          </w:p>
          <w:p w14:paraId="6CAEF857" w14:textId="77777777" w:rsidR="004A53CD" w:rsidRPr="00E062F1" w:rsidRDefault="004A53CD" w:rsidP="0044745F">
            <w:pPr>
              <w:pStyle w:val="TAC"/>
              <w:rPr>
                <w:noProof/>
              </w:rPr>
            </w:pPr>
            <w:r w:rsidRPr="00E062F1">
              <w:rPr>
                <w:noProof/>
              </w:rPr>
              <w:t>DC_18A_n257A</w:t>
            </w:r>
          </w:p>
          <w:p w14:paraId="0F7A1CDE" w14:textId="77777777" w:rsidR="004A53CD" w:rsidRPr="00E062F1" w:rsidRDefault="004A53CD" w:rsidP="0044745F">
            <w:pPr>
              <w:pStyle w:val="TAC"/>
              <w:rPr>
                <w:noProof/>
              </w:rPr>
            </w:pPr>
            <w:r w:rsidRPr="00E062F1">
              <w:rPr>
                <w:noProof/>
              </w:rPr>
              <w:t>DC_18A-257G</w:t>
            </w:r>
          </w:p>
          <w:p w14:paraId="5AB21C7B" w14:textId="77777777" w:rsidR="004A53CD" w:rsidRPr="00E062F1" w:rsidRDefault="004A53CD" w:rsidP="0044745F">
            <w:pPr>
              <w:pStyle w:val="TAC"/>
              <w:rPr>
                <w:noProof/>
              </w:rPr>
            </w:pPr>
            <w:r w:rsidRPr="00E062F1">
              <w:rPr>
                <w:noProof/>
              </w:rPr>
              <w:t>DC_18A-257H</w:t>
            </w:r>
          </w:p>
          <w:p w14:paraId="7DFB7E7C" w14:textId="77777777" w:rsidR="004A53CD" w:rsidRPr="00E062F1" w:rsidRDefault="004A53CD" w:rsidP="0044745F">
            <w:pPr>
              <w:pStyle w:val="TAC"/>
              <w:rPr>
                <w:noProof/>
                <w:lang w:eastAsia="zh-CN"/>
              </w:rPr>
            </w:pPr>
            <w:r w:rsidRPr="00E062F1">
              <w:rPr>
                <w:noProof/>
              </w:rPr>
              <w:t>DC_18A-257I</w:t>
            </w:r>
          </w:p>
        </w:tc>
      </w:tr>
      <w:tr w:rsidR="004A53CD" w:rsidRPr="00E062F1" w14:paraId="18E9CAE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D8FB9E" w14:textId="77777777" w:rsidR="004A53CD" w:rsidRPr="00E062F1" w:rsidRDefault="004A53CD" w:rsidP="0044745F">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4839BD0E" w14:textId="77777777" w:rsidR="004A53CD" w:rsidRPr="00E062F1" w:rsidRDefault="004A53CD" w:rsidP="0044745F">
            <w:pPr>
              <w:pStyle w:val="TAC"/>
              <w:rPr>
                <w:noProof/>
                <w:lang w:eastAsia="zh-CN"/>
              </w:rPr>
            </w:pPr>
            <w:r w:rsidRPr="00E062F1">
              <w:rPr>
                <w:noProof/>
                <w:lang w:eastAsia="zh-CN"/>
              </w:rPr>
              <w:t>DC_1A-19A_n257D</w:t>
            </w:r>
            <w:r w:rsidRPr="00E062F1">
              <w:rPr>
                <w:noProof/>
                <w:vertAlign w:val="superscript"/>
                <w:lang w:eastAsia="zh-CN"/>
              </w:rPr>
              <w:t>2</w:t>
            </w:r>
          </w:p>
          <w:p w14:paraId="6A16A810" w14:textId="77777777" w:rsidR="004A53CD" w:rsidRPr="00E062F1" w:rsidRDefault="004A53CD" w:rsidP="0044745F">
            <w:pPr>
              <w:pStyle w:val="TAC"/>
              <w:rPr>
                <w:noProof/>
                <w:lang w:eastAsia="zh-CN"/>
              </w:rPr>
            </w:pPr>
            <w:r w:rsidRPr="00E062F1">
              <w:rPr>
                <w:noProof/>
                <w:lang w:eastAsia="zh-CN"/>
              </w:rPr>
              <w:t>DC_1A-19A_n257E</w:t>
            </w:r>
            <w:r w:rsidRPr="00E062F1">
              <w:rPr>
                <w:noProof/>
                <w:vertAlign w:val="superscript"/>
                <w:lang w:eastAsia="zh-CN"/>
              </w:rPr>
              <w:t>2</w:t>
            </w:r>
          </w:p>
          <w:p w14:paraId="023A4FD3" w14:textId="77777777" w:rsidR="004A53CD" w:rsidRPr="00E062F1" w:rsidRDefault="004A53CD" w:rsidP="0044745F">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1214F53F" w14:textId="77777777" w:rsidR="004A53CD" w:rsidRPr="00E062F1" w:rsidRDefault="004A53CD" w:rsidP="0044745F">
            <w:pPr>
              <w:pStyle w:val="TAC"/>
              <w:rPr>
                <w:lang w:eastAsia="ja-JP"/>
              </w:rPr>
            </w:pPr>
            <w:r w:rsidRPr="00E062F1">
              <w:rPr>
                <w:lang w:eastAsia="ja-JP"/>
              </w:rPr>
              <w:t>DC_1A-19A_n257G</w:t>
            </w:r>
          </w:p>
          <w:p w14:paraId="49113014" w14:textId="77777777" w:rsidR="004A53CD" w:rsidRPr="00E062F1" w:rsidRDefault="004A53CD" w:rsidP="0044745F">
            <w:pPr>
              <w:pStyle w:val="TAC"/>
              <w:rPr>
                <w:lang w:eastAsia="ja-JP"/>
              </w:rPr>
            </w:pPr>
            <w:r w:rsidRPr="00E062F1">
              <w:rPr>
                <w:lang w:eastAsia="ja-JP"/>
              </w:rPr>
              <w:t>DC_1A-19A_n257H</w:t>
            </w:r>
          </w:p>
          <w:p w14:paraId="336E56F8" w14:textId="77777777" w:rsidR="004A53CD" w:rsidRPr="00E062F1" w:rsidRDefault="004A53CD" w:rsidP="0044745F">
            <w:pPr>
              <w:pStyle w:val="TAC"/>
              <w:rPr>
                <w:lang w:eastAsia="ja-JP"/>
              </w:rPr>
            </w:pPr>
            <w:r w:rsidRPr="00E062F1">
              <w:rPr>
                <w:lang w:eastAsia="ja-JP"/>
              </w:rPr>
              <w:t>DC_1A-19A_n257I</w:t>
            </w:r>
          </w:p>
          <w:p w14:paraId="2B0B2A8F" w14:textId="77777777" w:rsidR="004A53CD" w:rsidRPr="00E062F1" w:rsidRDefault="004A53CD" w:rsidP="0044745F">
            <w:pPr>
              <w:pStyle w:val="TAC"/>
              <w:rPr>
                <w:lang w:eastAsia="ja-JP"/>
              </w:rPr>
            </w:pPr>
            <w:r w:rsidRPr="00E062F1">
              <w:rPr>
                <w:lang w:eastAsia="ja-JP"/>
              </w:rPr>
              <w:t>DC_1A-19A_n257J</w:t>
            </w:r>
          </w:p>
          <w:p w14:paraId="666C67D8" w14:textId="77777777" w:rsidR="004A53CD" w:rsidRPr="00E062F1" w:rsidRDefault="004A53CD" w:rsidP="0044745F">
            <w:pPr>
              <w:pStyle w:val="TAC"/>
              <w:rPr>
                <w:lang w:eastAsia="ja-JP"/>
              </w:rPr>
            </w:pPr>
            <w:r w:rsidRPr="00E062F1">
              <w:rPr>
                <w:lang w:eastAsia="ja-JP"/>
              </w:rPr>
              <w:t>DC_1A-19A_n257K</w:t>
            </w:r>
          </w:p>
          <w:p w14:paraId="67D8B6A3" w14:textId="77777777" w:rsidR="004A53CD" w:rsidRPr="00E062F1" w:rsidRDefault="004A53CD" w:rsidP="0044745F">
            <w:pPr>
              <w:pStyle w:val="TAC"/>
              <w:rPr>
                <w:lang w:eastAsia="ja-JP"/>
              </w:rPr>
            </w:pPr>
            <w:r w:rsidRPr="00E062F1">
              <w:rPr>
                <w:lang w:eastAsia="ja-JP"/>
              </w:rPr>
              <w:t>DC_1A-19A_n257L</w:t>
            </w:r>
          </w:p>
          <w:p w14:paraId="7FE37E00" w14:textId="77777777" w:rsidR="004A53CD" w:rsidRPr="00E062F1" w:rsidRDefault="004A53CD" w:rsidP="0044745F">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65D0B1" w14:textId="77777777" w:rsidR="004A53CD" w:rsidRPr="00E062F1" w:rsidRDefault="004A53CD" w:rsidP="0044745F">
            <w:pPr>
              <w:pStyle w:val="TAC"/>
              <w:rPr>
                <w:noProof/>
                <w:lang w:eastAsia="zh-CN"/>
              </w:rPr>
            </w:pPr>
            <w:r w:rsidRPr="00E062F1">
              <w:rPr>
                <w:noProof/>
                <w:lang w:eastAsia="zh-CN"/>
              </w:rPr>
              <w:t>DC_1A_n257A</w:t>
            </w:r>
          </w:p>
          <w:p w14:paraId="3E03F888" w14:textId="77777777" w:rsidR="004A53CD" w:rsidRPr="00E062F1" w:rsidRDefault="004A53CD" w:rsidP="0044745F">
            <w:pPr>
              <w:pStyle w:val="TAC"/>
              <w:rPr>
                <w:noProof/>
                <w:lang w:eastAsia="ja-JP"/>
              </w:rPr>
            </w:pPr>
            <w:r w:rsidRPr="00E062F1">
              <w:rPr>
                <w:noProof/>
              </w:rPr>
              <w:t>DC_1A-257</w:t>
            </w:r>
            <w:r w:rsidRPr="00E062F1">
              <w:rPr>
                <w:noProof/>
                <w:lang w:eastAsia="ja-JP"/>
              </w:rPr>
              <w:t>D</w:t>
            </w:r>
          </w:p>
          <w:p w14:paraId="39625844" w14:textId="77777777" w:rsidR="004A53CD" w:rsidRPr="00E062F1" w:rsidRDefault="004A53CD" w:rsidP="0044745F">
            <w:pPr>
              <w:pStyle w:val="TAC"/>
              <w:rPr>
                <w:lang w:eastAsia="ja-JP"/>
              </w:rPr>
            </w:pPr>
            <w:r w:rsidRPr="00E062F1">
              <w:rPr>
                <w:lang w:eastAsia="ja-JP"/>
              </w:rPr>
              <w:t>DC_1A_n257G</w:t>
            </w:r>
          </w:p>
          <w:p w14:paraId="0CE100E6" w14:textId="77777777" w:rsidR="004A53CD" w:rsidRPr="00E062F1" w:rsidRDefault="004A53CD" w:rsidP="0044745F">
            <w:pPr>
              <w:pStyle w:val="TAC"/>
              <w:rPr>
                <w:lang w:eastAsia="ja-JP"/>
              </w:rPr>
            </w:pPr>
            <w:r w:rsidRPr="00E062F1">
              <w:rPr>
                <w:lang w:eastAsia="ja-JP"/>
              </w:rPr>
              <w:t>DC_1A_n257H</w:t>
            </w:r>
          </w:p>
          <w:p w14:paraId="2EEC2304" w14:textId="77777777" w:rsidR="004A53CD" w:rsidRPr="00E062F1" w:rsidRDefault="004A53CD" w:rsidP="0044745F">
            <w:pPr>
              <w:pStyle w:val="TAC"/>
              <w:rPr>
                <w:lang w:eastAsia="ja-JP"/>
              </w:rPr>
            </w:pPr>
            <w:r w:rsidRPr="00E062F1">
              <w:rPr>
                <w:lang w:eastAsia="ja-JP"/>
              </w:rPr>
              <w:t>DC_1A_n257I</w:t>
            </w:r>
          </w:p>
          <w:p w14:paraId="3408116B" w14:textId="77777777" w:rsidR="004A53CD" w:rsidRPr="00E062F1" w:rsidRDefault="004A53CD" w:rsidP="0044745F">
            <w:pPr>
              <w:pStyle w:val="TAC"/>
              <w:rPr>
                <w:lang w:eastAsia="ja-JP"/>
              </w:rPr>
            </w:pPr>
            <w:r w:rsidRPr="00E062F1">
              <w:rPr>
                <w:lang w:eastAsia="ja-JP"/>
              </w:rPr>
              <w:t>DC_1A_n257J</w:t>
            </w:r>
          </w:p>
          <w:p w14:paraId="3490FBDB" w14:textId="77777777" w:rsidR="004A53CD" w:rsidRPr="00E062F1" w:rsidRDefault="004A53CD" w:rsidP="0044745F">
            <w:pPr>
              <w:pStyle w:val="TAC"/>
              <w:rPr>
                <w:lang w:eastAsia="ja-JP"/>
              </w:rPr>
            </w:pPr>
            <w:r w:rsidRPr="00E062F1">
              <w:rPr>
                <w:lang w:eastAsia="ja-JP"/>
              </w:rPr>
              <w:t>DC_1A_n257K</w:t>
            </w:r>
          </w:p>
          <w:p w14:paraId="391ACD10" w14:textId="77777777" w:rsidR="004A53CD" w:rsidRPr="00E062F1" w:rsidRDefault="004A53CD" w:rsidP="0044745F">
            <w:pPr>
              <w:pStyle w:val="TAC"/>
              <w:rPr>
                <w:lang w:eastAsia="ja-JP"/>
              </w:rPr>
            </w:pPr>
            <w:r w:rsidRPr="00E062F1">
              <w:rPr>
                <w:lang w:eastAsia="ja-JP"/>
              </w:rPr>
              <w:t>DC_1A_n257L</w:t>
            </w:r>
          </w:p>
          <w:p w14:paraId="5439A3BF" w14:textId="77777777" w:rsidR="004A53CD" w:rsidRPr="00E062F1" w:rsidRDefault="004A53CD" w:rsidP="0044745F">
            <w:pPr>
              <w:pStyle w:val="TAC"/>
              <w:rPr>
                <w:noProof/>
                <w:lang w:eastAsia="zh-CN"/>
              </w:rPr>
            </w:pPr>
            <w:r w:rsidRPr="00E062F1">
              <w:rPr>
                <w:lang w:eastAsia="ja-JP"/>
              </w:rPr>
              <w:t>DC_1A_n257M</w:t>
            </w:r>
          </w:p>
          <w:p w14:paraId="424BB46C" w14:textId="77777777" w:rsidR="004A53CD" w:rsidRPr="00E062F1" w:rsidRDefault="004A53CD" w:rsidP="0044745F">
            <w:pPr>
              <w:pStyle w:val="TAC"/>
              <w:rPr>
                <w:noProof/>
                <w:lang w:eastAsia="zh-CN"/>
              </w:rPr>
            </w:pPr>
            <w:r w:rsidRPr="00E062F1">
              <w:rPr>
                <w:noProof/>
                <w:lang w:eastAsia="zh-CN"/>
              </w:rPr>
              <w:t>DC_19A_n257A</w:t>
            </w:r>
          </w:p>
          <w:p w14:paraId="6D556B7F"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0109E64B" w14:textId="77777777" w:rsidR="004A53CD" w:rsidRPr="00E062F1" w:rsidRDefault="004A53CD" w:rsidP="0044745F">
            <w:pPr>
              <w:pStyle w:val="TAC"/>
              <w:rPr>
                <w:lang w:eastAsia="ja-JP"/>
              </w:rPr>
            </w:pPr>
            <w:r w:rsidRPr="00E062F1">
              <w:rPr>
                <w:lang w:eastAsia="ja-JP"/>
              </w:rPr>
              <w:t>DC_19A_n257G</w:t>
            </w:r>
          </w:p>
          <w:p w14:paraId="73D48829" w14:textId="77777777" w:rsidR="004A53CD" w:rsidRPr="00E062F1" w:rsidRDefault="004A53CD" w:rsidP="0044745F">
            <w:pPr>
              <w:pStyle w:val="TAC"/>
              <w:rPr>
                <w:lang w:eastAsia="ja-JP"/>
              </w:rPr>
            </w:pPr>
            <w:r w:rsidRPr="00E062F1">
              <w:rPr>
                <w:lang w:eastAsia="ja-JP"/>
              </w:rPr>
              <w:t>DC_19A_n257H</w:t>
            </w:r>
          </w:p>
          <w:p w14:paraId="3B788096" w14:textId="77777777" w:rsidR="004A53CD" w:rsidRPr="00E062F1" w:rsidRDefault="004A53CD" w:rsidP="0044745F">
            <w:pPr>
              <w:pStyle w:val="TAC"/>
              <w:rPr>
                <w:noProof/>
                <w:lang w:eastAsia="zh-CN"/>
              </w:rPr>
            </w:pPr>
            <w:r w:rsidRPr="00E062F1">
              <w:rPr>
                <w:lang w:eastAsia="ja-JP"/>
              </w:rPr>
              <w:t>DC_19A_n257I</w:t>
            </w:r>
          </w:p>
        </w:tc>
      </w:tr>
      <w:tr w:rsidR="004A53CD" w:rsidRPr="00E062F1" w14:paraId="35D5067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1962D8" w14:textId="77777777" w:rsidR="004A53CD" w:rsidRPr="00E062F1" w:rsidRDefault="004A53CD" w:rsidP="0044745F">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54F1E663" w14:textId="77777777" w:rsidR="004A53CD" w:rsidRPr="00E062F1" w:rsidRDefault="004A53CD" w:rsidP="0044745F">
            <w:pPr>
              <w:pStyle w:val="TAC"/>
              <w:rPr>
                <w:noProof/>
                <w:lang w:eastAsia="zh-CN"/>
              </w:rPr>
            </w:pPr>
            <w:r w:rsidRPr="00E062F1">
              <w:rPr>
                <w:noProof/>
                <w:lang w:eastAsia="zh-CN"/>
              </w:rPr>
              <w:t>DC_1A-21A_n257D</w:t>
            </w:r>
            <w:r w:rsidRPr="00E062F1">
              <w:rPr>
                <w:noProof/>
                <w:vertAlign w:val="superscript"/>
                <w:lang w:eastAsia="zh-CN"/>
              </w:rPr>
              <w:t>2</w:t>
            </w:r>
          </w:p>
          <w:p w14:paraId="5F204FB6" w14:textId="77777777" w:rsidR="004A53CD" w:rsidRPr="00E062F1" w:rsidRDefault="004A53CD" w:rsidP="0044745F">
            <w:pPr>
              <w:pStyle w:val="TAC"/>
              <w:rPr>
                <w:noProof/>
                <w:lang w:eastAsia="zh-CN"/>
              </w:rPr>
            </w:pPr>
            <w:r w:rsidRPr="00E062F1">
              <w:rPr>
                <w:noProof/>
                <w:lang w:eastAsia="zh-CN"/>
              </w:rPr>
              <w:t>DC_1A-21A_n257E</w:t>
            </w:r>
            <w:r w:rsidRPr="00E062F1">
              <w:rPr>
                <w:noProof/>
                <w:vertAlign w:val="superscript"/>
                <w:lang w:eastAsia="zh-CN"/>
              </w:rPr>
              <w:t>2</w:t>
            </w:r>
          </w:p>
          <w:p w14:paraId="759EDA99" w14:textId="77777777" w:rsidR="004A53CD" w:rsidRPr="00E062F1" w:rsidRDefault="004A53CD" w:rsidP="0044745F">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6A35057B" w14:textId="77777777" w:rsidR="004A53CD" w:rsidRPr="00E062F1" w:rsidRDefault="004A53CD" w:rsidP="0044745F">
            <w:pPr>
              <w:pStyle w:val="TAC"/>
              <w:rPr>
                <w:lang w:eastAsia="ja-JP"/>
              </w:rPr>
            </w:pPr>
            <w:r w:rsidRPr="00E062F1">
              <w:rPr>
                <w:lang w:eastAsia="ja-JP"/>
              </w:rPr>
              <w:t>DC_1A-21A_n257G</w:t>
            </w:r>
          </w:p>
          <w:p w14:paraId="0F204117" w14:textId="77777777" w:rsidR="004A53CD" w:rsidRPr="00E062F1" w:rsidRDefault="004A53CD" w:rsidP="0044745F">
            <w:pPr>
              <w:pStyle w:val="TAC"/>
              <w:rPr>
                <w:lang w:eastAsia="ja-JP"/>
              </w:rPr>
            </w:pPr>
            <w:r w:rsidRPr="00E062F1">
              <w:rPr>
                <w:lang w:eastAsia="ja-JP"/>
              </w:rPr>
              <w:t>DC_1A-21A_n257H</w:t>
            </w:r>
          </w:p>
          <w:p w14:paraId="636DB711" w14:textId="77777777" w:rsidR="004A53CD" w:rsidRPr="00E062F1" w:rsidRDefault="004A53CD" w:rsidP="0044745F">
            <w:pPr>
              <w:pStyle w:val="TAC"/>
              <w:rPr>
                <w:lang w:eastAsia="ja-JP"/>
              </w:rPr>
            </w:pPr>
            <w:r w:rsidRPr="00E062F1">
              <w:rPr>
                <w:lang w:eastAsia="ja-JP"/>
              </w:rPr>
              <w:t>DC_1A-21A_n257I</w:t>
            </w:r>
          </w:p>
          <w:p w14:paraId="0314EB5C" w14:textId="77777777" w:rsidR="004A53CD" w:rsidRPr="00E062F1" w:rsidRDefault="004A53CD" w:rsidP="0044745F">
            <w:pPr>
              <w:pStyle w:val="TAC"/>
              <w:rPr>
                <w:lang w:eastAsia="ja-JP"/>
              </w:rPr>
            </w:pPr>
            <w:r w:rsidRPr="00E062F1">
              <w:rPr>
                <w:lang w:eastAsia="ja-JP"/>
              </w:rPr>
              <w:t>DC_1A-21A_n257J</w:t>
            </w:r>
          </w:p>
          <w:p w14:paraId="5495D647" w14:textId="77777777" w:rsidR="004A53CD" w:rsidRPr="00E062F1" w:rsidRDefault="004A53CD" w:rsidP="0044745F">
            <w:pPr>
              <w:pStyle w:val="TAC"/>
              <w:rPr>
                <w:lang w:eastAsia="ja-JP"/>
              </w:rPr>
            </w:pPr>
            <w:r w:rsidRPr="00E062F1">
              <w:rPr>
                <w:lang w:eastAsia="ja-JP"/>
              </w:rPr>
              <w:t>DC_1A-21A_n257K</w:t>
            </w:r>
          </w:p>
          <w:p w14:paraId="134A41EE" w14:textId="77777777" w:rsidR="004A53CD" w:rsidRPr="00E062F1" w:rsidRDefault="004A53CD" w:rsidP="0044745F">
            <w:pPr>
              <w:pStyle w:val="TAC"/>
              <w:rPr>
                <w:lang w:eastAsia="ja-JP"/>
              </w:rPr>
            </w:pPr>
            <w:r w:rsidRPr="00E062F1">
              <w:rPr>
                <w:lang w:eastAsia="ja-JP"/>
              </w:rPr>
              <w:t>DC_1A-21A_n257L</w:t>
            </w:r>
          </w:p>
          <w:p w14:paraId="22D013AA" w14:textId="77777777" w:rsidR="004A53CD" w:rsidRPr="00E062F1" w:rsidRDefault="004A53CD" w:rsidP="0044745F">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8F302F" w14:textId="77777777" w:rsidR="004A53CD" w:rsidRPr="00E062F1" w:rsidRDefault="004A53CD" w:rsidP="0044745F">
            <w:pPr>
              <w:pStyle w:val="TAC"/>
              <w:rPr>
                <w:lang w:eastAsia="ja-JP"/>
              </w:rPr>
            </w:pPr>
            <w:r w:rsidRPr="00E062F1">
              <w:rPr>
                <w:lang w:eastAsia="ja-JP"/>
              </w:rPr>
              <w:t>DC_1A_n257A</w:t>
            </w:r>
          </w:p>
          <w:p w14:paraId="4738433B" w14:textId="77777777" w:rsidR="004A53CD" w:rsidRPr="00E062F1" w:rsidRDefault="004A53CD" w:rsidP="0044745F">
            <w:pPr>
              <w:pStyle w:val="TAC"/>
              <w:rPr>
                <w:lang w:eastAsia="ja-JP"/>
              </w:rPr>
            </w:pPr>
            <w:r w:rsidRPr="00E062F1">
              <w:rPr>
                <w:lang w:eastAsia="ja-JP"/>
              </w:rPr>
              <w:t>DC_1A_n257G</w:t>
            </w:r>
          </w:p>
          <w:p w14:paraId="54780533" w14:textId="77777777" w:rsidR="004A53CD" w:rsidRPr="00E062F1" w:rsidRDefault="004A53CD" w:rsidP="0044745F">
            <w:pPr>
              <w:pStyle w:val="TAC"/>
              <w:rPr>
                <w:lang w:eastAsia="ja-JP"/>
              </w:rPr>
            </w:pPr>
            <w:r w:rsidRPr="00E062F1">
              <w:rPr>
                <w:lang w:eastAsia="ja-JP"/>
              </w:rPr>
              <w:t>DC_1A_n257H</w:t>
            </w:r>
          </w:p>
          <w:p w14:paraId="1B6C5C68" w14:textId="77777777" w:rsidR="004A53CD" w:rsidRPr="00E062F1" w:rsidRDefault="004A53CD" w:rsidP="0044745F">
            <w:pPr>
              <w:pStyle w:val="TAC"/>
              <w:rPr>
                <w:lang w:eastAsia="ja-JP"/>
              </w:rPr>
            </w:pPr>
            <w:r w:rsidRPr="00E062F1">
              <w:rPr>
                <w:lang w:eastAsia="ja-JP"/>
              </w:rPr>
              <w:t>DC_1A_n257I</w:t>
            </w:r>
          </w:p>
          <w:p w14:paraId="2721C452" w14:textId="77777777" w:rsidR="004A53CD" w:rsidRPr="00E062F1" w:rsidRDefault="004A53CD" w:rsidP="0044745F">
            <w:pPr>
              <w:pStyle w:val="TAC"/>
              <w:rPr>
                <w:lang w:eastAsia="ja-JP"/>
              </w:rPr>
            </w:pPr>
            <w:r w:rsidRPr="00E062F1">
              <w:rPr>
                <w:lang w:eastAsia="ja-JP"/>
              </w:rPr>
              <w:t>DC_1A_n257J</w:t>
            </w:r>
          </w:p>
          <w:p w14:paraId="55753CA7" w14:textId="77777777" w:rsidR="004A53CD" w:rsidRPr="00E062F1" w:rsidRDefault="004A53CD" w:rsidP="0044745F">
            <w:pPr>
              <w:pStyle w:val="TAC"/>
              <w:rPr>
                <w:lang w:eastAsia="ja-JP"/>
              </w:rPr>
            </w:pPr>
            <w:r w:rsidRPr="00E062F1">
              <w:rPr>
                <w:lang w:eastAsia="ja-JP"/>
              </w:rPr>
              <w:t>DC_1A_n257K</w:t>
            </w:r>
          </w:p>
          <w:p w14:paraId="0DA4BBB9" w14:textId="77777777" w:rsidR="004A53CD" w:rsidRPr="00E062F1" w:rsidRDefault="004A53CD" w:rsidP="0044745F">
            <w:pPr>
              <w:pStyle w:val="TAC"/>
              <w:rPr>
                <w:lang w:eastAsia="ja-JP"/>
              </w:rPr>
            </w:pPr>
            <w:r w:rsidRPr="00E062F1">
              <w:rPr>
                <w:lang w:eastAsia="ja-JP"/>
              </w:rPr>
              <w:t>DC_1A_n257L</w:t>
            </w:r>
          </w:p>
          <w:p w14:paraId="03C24EA6" w14:textId="77777777" w:rsidR="004A53CD" w:rsidRPr="00E062F1" w:rsidRDefault="004A53CD" w:rsidP="0044745F">
            <w:pPr>
              <w:pStyle w:val="TAC"/>
              <w:rPr>
                <w:lang w:eastAsia="ja-JP"/>
              </w:rPr>
            </w:pPr>
            <w:r w:rsidRPr="00E062F1">
              <w:rPr>
                <w:lang w:eastAsia="ja-JP"/>
              </w:rPr>
              <w:t>DC_1A_n257M</w:t>
            </w:r>
          </w:p>
          <w:p w14:paraId="504FF0C0" w14:textId="77777777" w:rsidR="004A53CD" w:rsidRPr="00E062F1" w:rsidRDefault="004A53CD" w:rsidP="0044745F">
            <w:pPr>
              <w:pStyle w:val="TAC"/>
              <w:rPr>
                <w:lang w:eastAsia="ja-JP"/>
              </w:rPr>
            </w:pPr>
            <w:r w:rsidRPr="00E062F1">
              <w:rPr>
                <w:lang w:eastAsia="ja-JP"/>
              </w:rPr>
              <w:t>DC_21A_n257A</w:t>
            </w:r>
          </w:p>
          <w:p w14:paraId="25D3C34D" w14:textId="77777777" w:rsidR="004A53CD" w:rsidRPr="00E062F1" w:rsidRDefault="004A53CD" w:rsidP="0044745F">
            <w:pPr>
              <w:pStyle w:val="TAC"/>
              <w:rPr>
                <w:lang w:eastAsia="ja-JP"/>
              </w:rPr>
            </w:pPr>
            <w:r w:rsidRPr="00E062F1">
              <w:rPr>
                <w:lang w:eastAsia="ja-JP"/>
              </w:rPr>
              <w:t>DC_21A_n257G</w:t>
            </w:r>
          </w:p>
          <w:p w14:paraId="47F83ABD" w14:textId="77777777" w:rsidR="004A53CD" w:rsidRPr="00E062F1" w:rsidRDefault="004A53CD" w:rsidP="0044745F">
            <w:pPr>
              <w:pStyle w:val="TAC"/>
              <w:rPr>
                <w:lang w:eastAsia="ja-JP"/>
              </w:rPr>
            </w:pPr>
            <w:r w:rsidRPr="00E062F1">
              <w:rPr>
                <w:lang w:eastAsia="ja-JP"/>
              </w:rPr>
              <w:t>DC_21A_n257H</w:t>
            </w:r>
          </w:p>
          <w:p w14:paraId="18F22F5E" w14:textId="77777777" w:rsidR="004A53CD" w:rsidRPr="00E062F1" w:rsidRDefault="004A53CD" w:rsidP="0044745F">
            <w:pPr>
              <w:pStyle w:val="TAC"/>
              <w:rPr>
                <w:lang w:eastAsia="ja-JP"/>
              </w:rPr>
            </w:pPr>
            <w:r w:rsidRPr="00E062F1">
              <w:rPr>
                <w:lang w:eastAsia="ja-JP"/>
              </w:rPr>
              <w:t>DC_21A_n257I</w:t>
            </w:r>
          </w:p>
          <w:p w14:paraId="1E0FE04C" w14:textId="77777777" w:rsidR="004A53CD" w:rsidRPr="00E062F1" w:rsidRDefault="004A53CD" w:rsidP="0044745F">
            <w:pPr>
              <w:pStyle w:val="TAC"/>
              <w:rPr>
                <w:lang w:eastAsia="ja-JP"/>
              </w:rPr>
            </w:pPr>
            <w:r w:rsidRPr="00E062F1">
              <w:rPr>
                <w:lang w:eastAsia="ja-JP"/>
              </w:rPr>
              <w:t>DC_21A_n257J</w:t>
            </w:r>
          </w:p>
          <w:p w14:paraId="621C9175" w14:textId="77777777" w:rsidR="004A53CD" w:rsidRPr="00E062F1" w:rsidRDefault="004A53CD" w:rsidP="0044745F">
            <w:pPr>
              <w:pStyle w:val="TAC"/>
              <w:rPr>
                <w:lang w:eastAsia="ja-JP"/>
              </w:rPr>
            </w:pPr>
            <w:r w:rsidRPr="00E062F1">
              <w:rPr>
                <w:lang w:eastAsia="ja-JP"/>
              </w:rPr>
              <w:t>DC_21A_n257K</w:t>
            </w:r>
          </w:p>
          <w:p w14:paraId="7D052B23" w14:textId="77777777" w:rsidR="004A53CD" w:rsidRPr="00E062F1" w:rsidRDefault="004A53CD" w:rsidP="0044745F">
            <w:pPr>
              <w:pStyle w:val="TAC"/>
              <w:rPr>
                <w:lang w:eastAsia="ja-JP"/>
              </w:rPr>
            </w:pPr>
            <w:r w:rsidRPr="00E062F1">
              <w:rPr>
                <w:lang w:eastAsia="ja-JP"/>
              </w:rPr>
              <w:t>DC_21A_n257L</w:t>
            </w:r>
          </w:p>
          <w:p w14:paraId="4A54E4A9" w14:textId="77777777" w:rsidR="004A53CD" w:rsidRPr="00E062F1" w:rsidRDefault="004A53CD" w:rsidP="0044745F">
            <w:pPr>
              <w:pStyle w:val="TAC"/>
              <w:rPr>
                <w:noProof/>
                <w:lang w:eastAsia="zh-CN"/>
              </w:rPr>
            </w:pPr>
            <w:r w:rsidRPr="00E062F1">
              <w:rPr>
                <w:lang w:eastAsia="ja-JP"/>
              </w:rPr>
              <w:t>DC_21A_n257M</w:t>
            </w:r>
          </w:p>
        </w:tc>
      </w:tr>
      <w:tr w:rsidR="004A53CD" w:rsidRPr="00E062F1" w14:paraId="7F23BC3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66636A" w14:textId="77777777" w:rsidR="004A53CD" w:rsidRPr="00E062F1" w:rsidRDefault="004A53CD" w:rsidP="0044745F">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1B00C555" w14:textId="77777777" w:rsidR="004A53CD" w:rsidRPr="00E062F1" w:rsidRDefault="004A53CD" w:rsidP="0044745F">
            <w:pPr>
              <w:pStyle w:val="TAC"/>
              <w:rPr>
                <w:noProof/>
                <w:lang w:eastAsia="zh-CN"/>
              </w:rPr>
            </w:pPr>
            <w:r w:rsidRPr="00E062F1">
              <w:rPr>
                <w:noProof/>
                <w:lang w:eastAsia="zh-CN"/>
              </w:rPr>
              <w:t>DC_1A-28A_n257D</w:t>
            </w:r>
            <w:r w:rsidRPr="00E062F1">
              <w:rPr>
                <w:noProof/>
                <w:vertAlign w:val="superscript"/>
                <w:lang w:eastAsia="zh-CN"/>
              </w:rPr>
              <w:t>2</w:t>
            </w:r>
          </w:p>
          <w:p w14:paraId="079F0FF8" w14:textId="77777777" w:rsidR="004A53CD" w:rsidRPr="00E062F1" w:rsidRDefault="004A53CD" w:rsidP="0044745F">
            <w:pPr>
              <w:pStyle w:val="TAC"/>
              <w:rPr>
                <w:noProof/>
                <w:lang w:eastAsia="zh-CN"/>
              </w:rPr>
            </w:pPr>
            <w:r w:rsidRPr="00E062F1">
              <w:rPr>
                <w:noProof/>
                <w:lang w:eastAsia="zh-CN"/>
              </w:rPr>
              <w:t>DC_1A-28A_n257E</w:t>
            </w:r>
            <w:r w:rsidRPr="00E062F1">
              <w:rPr>
                <w:noProof/>
                <w:vertAlign w:val="superscript"/>
                <w:lang w:eastAsia="zh-CN"/>
              </w:rPr>
              <w:t>2</w:t>
            </w:r>
          </w:p>
          <w:p w14:paraId="7C345882" w14:textId="77777777" w:rsidR="004A53CD" w:rsidRPr="00E062F1" w:rsidRDefault="004A53CD" w:rsidP="0044745F">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F347500" w14:textId="77777777" w:rsidR="004A53CD" w:rsidRPr="00E062F1" w:rsidRDefault="004A53CD" w:rsidP="0044745F">
            <w:pPr>
              <w:pStyle w:val="TAC"/>
              <w:rPr>
                <w:noProof/>
                <w:lang w:eastAsia="zh-CN"/>
              </w:rPr>
            </w:pPr>
            <w:r w:rsidRPr="00E062F1">
              <w:rPr>
                <w:noProof/>
                <w:lang w:eastAsia="zh-CN"/>
              </w:rPr>
              <w:t>DC_1A-28A_n257G</w:t>
            </w:r>
            <w:r w:rsidRPr="00E062F1">
              <w:rPr>
                <w:noProof/>
                <w:vertAlign w:val="superscript"/>
                <w:lang w:eastAsia="zh-CN"/>
              </w:rPr>
              <w:t>2</w:t>
            </w:r>
          </w:p>
          <w:p w14:paraId="1A7971EB" w14:textId="77777777" w:rsidR="004A53CD" w:rsidRPr="00E062F1" w:rsidRDefault="004A53CD" w:rsidP="0044745F">
            <w:pPr>
              <w:pStyle w:val="TAC"/>
              <w:rPr>
                <w:noProof/>
                <w:lang w:eastAsia="zh-CN"/>
              </w:rPr>
            </w:pPr>
            <w:r w:rsidRPr="00E062F1">
              <w:rPr>
                <w:noProof/>
                <w:lang w:eastAsia="zh-CN"/>
              </w:rPr>
              <w:t>DC_1A-28A_n257H</w:t>
            </w:r>
            <w:r w:rsidRPr="00E062F1">
              <w:rPr>
                <w:noProof/>
                <w:vertAlign w:val="superscript"/>
                <w:lang w:eastAsia="zh-CN"/>
              </w:rPr>
              <w:t>2</w:t>
            </w:r>
          </w:p>
          <w:p w14:paraId="40141405" w14:textId="77777777" w:rsidR="004A53CD" w:rsidRPr="00E062F1" w:rsidRDefault="004A53CD" w:rsidP="0044745F">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50E0E0" w14:textId="77777777" w:rsidR="004A53CD" w:rsidRPr="00E062F1" w:rsidRDefault="004A53CD" w:rsidP="0044745F">
            <w:pPr>
              <w:pStyle w:val="TAC"/>
              <w:rPr>
                <w:noProof/>
                <w:lang w:eastAsia="zh-CN"/>
              </w:rPr>
            </w:pPr>
            <w:r w:rsidRPr="00E062F1">
              <w:rPr>
                <w:noProof/>
                <w:lang w:eastAsia="zh-CN"/>
              </w:rPr>
              <w:t>DC_1A_n257A</w:t>
            </w:r>
          </w:p>
          <w:p w14:paraId="02CFE225"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C236713" w14:textId="77777777" w:rsidR="004A53CD" w:rsidRPr="00E062F1" w:rsidRDefault="004A53CD" w:rsidP="0044745F">
            <w:pPr>
              <w:pStyle w:val="TAC"/>
              <w:rPr>
                <w:noProof/>
                <w:lang w:eastAsia="zh-CN"/>
              </w:rPr>
            </w:pPr>
            <w:r w:rsidRPr="00E062F1">
              <w:rPr>
                <w:noProof/>
              </w:rPr>
              <w:t>DC_1A_n257</w:t>
            </w:r>
            <w:r w:rsidRPr="00E062F1">
              <w:rPr>
                <w:noProof/>
                <w:lang w:eastAsia="ja-JP"/>
              </w:rPr>
              <w:t>G</w:t>
            </w:r>
          </w:p>
          <w:p w14:paraId="7536489A" w14:textId="77777777" w:rsidR="004A53CD" w:rsidRPr="00E062F1" w:rsidRDefault="004A53CD" w:rsidP="0044745F">
            <w:pPr>
              <w:pStyle w:val="TAC"/>
              <w:rPr>
                <w:noProof/>
                <w:lang w:eastAsia="zh-CN"/>
              </w:rPr>
            </w:pPr>
            <w:r w:rsidRPr="00E062F1">
              <w:rPr>
                <w:noProof/>
              </w:rPr>
              <w:t>DC_1A_n257</w:t>
            </w:r>
            <w:r w:rsidRPr="00E062F1">
              <w:rPr>
                <w:noProof/>
                <w:lang w:eastAsia="ja-JP"/>
              </w:rPr>
              <w:t>H</w:t>
            </w:r>
          </w:p>
          <w:p w14:paraId="3E8C20B9" w14:textId="77777777" w:rsidR="004A53CD" w:rsidRPr="00E062F1" w:rsidRDefault="004A53CD" w:rsidP="0044745F">
            <w:pPr>
              <w:pStyle w:val="TAC"/>
              <w:rPr>
                <w:noProof/>
                <w:lang w:eastAsia="zh-CN"/>
              </w:rPr>
            </w:pPr>
            <w:r w:rsidRPr="00E062F1">
              <w:rPr>
                <w:noProof/>
              </w:rPr>
              <w:t>DC_1A_n257</w:t>
            </w:r>
            <w:r w:rsidRPr="00E062F1">
              <w:rPr>
                <w:noProof/>
                <w:lang w:eastAsia="ja-JP"/>
              </w:rPr>
              <w:t>I</w:t>
            </w:r>
          </w:p>
          <w:p w14:paraId="20D03EE3" w14:textId="77777777" w:rsidR="004A53CD" w:rsidRPr="00E062F1" w:rsidRDefault="004A53CD" w:rsidP="0044745F">
            <w:pPr>
              <w:pStyle w:val="TAC"/>
              <w:rPr>
                <w:noProof/>
                <w:lang w:eastAsia="zh-CN"/>
              </w:rPr>
            </w:pPr>
            <w:r w:rsidRPr="00E062F1">
              <w:rPr>
                <w:noProof/>
                <w:lang w:eastAsia="zh-CN"/>
              </w:rPr>
              <w:t>DC_28A_n257A</w:t>
            </w:r>
          </w:p>
          <w:p w14:paraId="70095098" w14:textId="77777777" w:rsidR="004A53CD" w:rsidRPr="00E062F1" w:rsidRDefault="004A53CD" w:rsidP="0044745F">
            <w:pPr>
              <w:pStyle w:val="TAC"/>
              <w:rPr>
                <w:noProof/>
                <w:lang w:eastAsia="ja-JP"/>
              </w:rPr>
            </w:pPr>
            <w:r w:rsidRPr="00E062F1">
              <w:rPr>
                <w:noProof/>
              </w:rPr>
              <w:t>DC_28A_n257</w:t>
            </w:r>
            <w:r w:rsidRPr="00E062F1">
              <w:rPr>
                <w:noProof/>
                <w:lang w:eastAsia="ja-JP"/>
              </w:rPr>
              <w:t>D</w:t>
            </w:r>
          </w:p>
          <w:p w14:paraId="3065D806" w14:textId="77777777" w:rsidR="004A53CD" w:rsidRPr="00E062F1" w:rsidRDefault="004A53CD" w:rsidP="0044745F">
            <w:pPr>
              <w:pStyle w:val="TAC"/>
              <w:rPr>
                <w:noProof/>
                <w:lang w:eastAsia="zh-CN"/>
              </w:rPr>
            </w:pPr>
            <w:r w:rsidRPr="00E062F1">
              <w:rPr>
                <w:noProof/>
                <w:lang w:eastAsia="zh-CN"/>
              </w:rPr>
              <w:t>DC_28A_n257G</w:t>
            </w:r>
          </w:p>
          <w:p w14:paraId="4E1D1AF2" w14:textId="77777777" w:rsidR="004A53CD" w:rsidRPr="00E062F1" w:rsidRDefault="004A53CD" w:rsidP="0044745F">
            <w:pPr>
              <w:pStyle w:val="TAC"/>
              <w:rPr>
                <w:noProof/>
                <w:lang w:eastAsia="zh-CN"/>
              </w:rPr>
            </w:pPr>
            <w:r w:rsidRPr="00E062F1">
              <w:rPr>
                <w:noProof/>
                <w:lang w:eastAsia="zh-CN"/>
              </w:rPr>
              <w:t>DC_28A_n257H</w:t>
            </w:r>
          </w:p>
          <w:p w14:paraId="4D9F9BAB" w14:textId="77777777" w:rsidR="004A53CD" w:rsidRPr="00E062F1" w:rsidRDefault="004A53CD" w:rsidP="0044745F">
            <w:pPr>
              <w:pStyle w:val="TAC"/>
              <w:rPr>
                <w:noProof/>
                <w:lang w:eastAsia="zh-CN"/>
              </w:rPr>
            </w:pPr>
            <w:r w:rsidRPr="00E062F1">
              <w:rPr>
                <w:noProof/>
                <w:lang w:eastAsia="zh-CN"/>
              </w:rPr>
              <w:t>DC_28A_n257I</w:t>
            </w:r>
          </w:p>
        </w:tc>
      </w:tr>
      <w:tr w:rsidR="004A53CD" w:rsidRPr="00E062F1" w14:paraId="67542F12" w14:textId="77777777" w:rsidTr="0044745F">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F8AD07" w14:textId="77777777" w:rsidR="004A53CD" w:rsidRPr="00E062F1" w:rsidRDefault="004A53CD" w:rsidP="0044745F">
            <w:pPr>
              <w:pStyle w:val="TAC"/>
              <w:rPr>
                <w:rFonts w:cs="Arial"/>
                <w:lang w:eastAsia="ja-JP"/>
              </w:rPr>
            </w:pPr>
            <w:r w:rsidRPr="00E062F1">
              <w:rPr>
                <w:noProof/>
                <w:lang w:eastAsia="zh-CN"/>
              </w:rPr>
              <w:t>DC_1A-41A_n257A</w:t>
            </w:r>
          </w:p>
          <w:p w14:paraId="1712A29D" w14:textId="77777777" w:rsidR="004A53CD" w:rsidRPr="00E062F1" w:rsidRDefault="004A53CD" w:rsidP="0044745F">
            <w:pPr>
              <w:pStyle w:val="TAC"/>
              <w:rPr>
                <w:rFonts w:cs="Arial"/>
                <w:lang w:eastAsia="ja-JP"/>
              </w:rPr>
            </w:pPr>
            <w:r w:rsidRPr="00E062F1">
              <w:rPr>
                <w:rFonts w:cs="Arial"/>
                <w:lang w:eastAsia="ja-JP"/>
              </w:rPr>
              <w:t>DC_1A-41A_n257D</w:t>
            </w:r>
          </w:p>
          <w:p w14:paraId="40F515EF" w14:textId="77777777" w:rsidR="004A53CD" w:rsidRPr="00E062F1" w:rsidRDefault="004A53CD" w:rsidP="0044745F">
            <w:pPr>
              <w:pStyle w:val="TAC"/>
              <w:rPr>
                <w:rFonts w:cs="Arial"/>
                <w:lang w:eastAsia="ja-JP"/>
              </w:rPr>
            </w:pPr>
            <w:r w:rsidRPr="00E062F1">
              <w:rPr>
                <w:rFonts w:cs="Arial"/>
                <w:lang w:eastAsia="ja-JP"/>
              </w:rPr>
              <w:t>DC_1A-41A_n257E</w:t>
            </w:r>
          </w:p>
          <w:p w14:paraId="155754CF" w14:textId="77777777" w:rsidR="004A53CD" w:rsidRPr="00E062F1" w:rsidRDefault="004A53CD" w:rsidP="0044745F">
            <w:pPr>
              <w:pStyle w:val="TAC"/>
              <w:rPr>
                <w:noProof/>
                <w:lang w:eastAsia="zh-CN"/>
              </w:rPr>
            </w:pPr>
            <w:r w:rsidRPr="00E062F1">
              <w:rPr>
                <w:rFonts w:cs="Arial"/>
                <w:lang w:eastAsia="ja-JP"/>
              </w:rPr>
              <w:t>DC_1A-41A_n257F</w:t>
            </w:r>
          </w:p>
          <w:p w14:paraId="525D3AA7" w14:textId="77777777" w:rsidR="004A53CD" w:rsidRPr="00E062F1" w:rsidRDefault="004A53CD" w:rsidP="0044745F">
            <w:pPr>
              <w:pStyle w:val="TAC"/>
              <w:rPr>
                <w:rFonts w:cs="Arial"/>
                <w:lang w:eastAsia="ja-JP"/>
              </w:rPr>
            </w:pPr>
            <w:r w:rsidRPr="00E062F1">
              <w:rPr>
                <w:rFonts w:cs="Arial"/>
                <w:lang w:eastAsia="ja-JP"/>
              </w:rPr>
              <w:t>DC_1A-41A_n257G</w:t>
            </w:r>
          </w:p>
          <w:p w14:paraId="5D9FEE03" w14:textId="77777777" w:rsidR="004A53CD" w:rsidRPr="00E062F1" w:rsidRDefault="004A53CD" w:rsidP="0044745F">
            <w:pPr>
              <w:pStyle w:val="TAC"/>
              <w:rPr>
                <w:rFonts w:cs="Arial"/>
                <w:lang w:eastAsia="ja-JP"/>
              </w:rPr>
            </w:pPr>
            <w:r w:rsidRPr="00E062F1">
              <w:rPr>
                <w:rFonts w:cs="Arial"/>
                <w:lang w:eastAsia="ja-JP"/>
              </w:rPr>
              <w:t>DC_1A-41A_n257H</w:t>
            </w:r>
          </w:p>
          <w:p w14:paraId="5B7ABEA8" w14:textId="77777777" w:rsidR="004A53CD" w:rsidRPr="00E062F1" w:rsidRDefault="004A53CD" w:rsidP="0044745F">
            <w:pPr>
              <w:pStyle w:val="TAC"/>
              <w:rPr>
                <w:rFonts w:cs="Arial"/>
                <w:lang w:eastAsia="ja-JP"/>
              </w:rPr>
            </w:pPr>
            <w:r w:rsidRPr="00E062F1">
              <w:rPr>
                <w:rFonts w:cs="Arial"/>
                <w:lang w:eastAsia="ja-JP"/>
              </w:rPr>
              <w:t>DC_1A-41A_n257I</w:t>
            </w:r>
          </w:p>
          <w:p w14:paraId="0EF11D82" w14:textId="77777777" w:rsidR="004A53CD" w:rsidRPr="00E062F1" w:rsidRDefault="004A53CD" w:rsidP="0044745F">
            <w:pPr>
              <w:pStyle w:val="TAC"/>
              <w:rPr>
                <w:rFonts w:cs="Arial"/>
                <w:lang w:eastAsia="ja-JP"/>
              </w:rPr>
            </w:pPr>
            <w:r w:rsidRPr="00E062F1">
              <w:rPr>
                <w:rFonts w:cs="Arial"/>
                <w:lang w:eastAsia="ja-JP"/>
              </w:rPr>
              <w:t>DC_1A-41A_n257J</w:t>
            </w:r>
          </w:p>
          <w:p w14:paraId="5305BBF9" w14:textId="77777777" w:rsidR="004A53CD" w:rsidRPr="00E062F1" w:rsidRDefault="004A53CD" w:rsidP="0044745F">
            <w:pPr>
              <w:pStyle w:val="TAC"/>
              <w:rPr>
                <w:rFonts w:cs="Arial"/>
                <w:lang w:eastAsia="ja-JP"/>
              </w:rPr>
            </w:pPr>
            <w:r w:rsidRPr="00E062F1">
              <w:rPr>
                <w:rFonts w:cs="Arial"/>
                <w:lang w:eastAsia="ja-JP"/>
              </w:rPr>
              <w:t>DC_1A-41A_n257K</w:t>
            </w:r>
          </w:p>
          <w:p w14:paraId="1E091EB1" w14:textId="77777777" w:rsidR="004A53CD" w:rsidRPr="00E062F1" w:rsidRDefault="004A53CD" w:rsidP="0044745F">
            <w:pPr>
              <w:pStyle w:val="TAC"/>
              <w:rPr>
                <w:rFonts w:cs="Arial"/>
                <w:lang w:eastAsia="ja-JP"/>
              </w:rPr>
            </w:pPr>
            <w:r w:rsidRPr="00E062F1">
              <w:rPr>
                <w:rFonts w:cs="Arial"/>
                <w:lang w:eastAsia="ja-JP"/>
              </w:rPr>
              <w:t>DC_1A-41A_n257L</w:t>
            </w:r>
          </w:p>
          <w:p w14:paraId="5EEB40F8" w14:textId="77777777" w:rsidR="004A53CD" w:rsidRPr="00E062F1" w:rsidRDefault="004A53CD" w:rsidP="0044745F">
            <w:pPr>
              <w:pStyle w:val="TAC"/>
              <w:rPr>
                <w:rFonts w:cs="Arial"/>
                <w:lang w:eastAsia="ja-JP"/>
              </w:rPr>
            </w:pPr>
            <w:r w:rsidRPr="00E062F1">
              <w:rPr>
                <w:rFonts w:cs="Arial"/>
                <w:lang w:eastAsia="ja-JP"/>
              </w:rPr>
              <w:t>DC_1A-41A_n257M</w:t>
            </w:r>
          </w:p>
          <w:p w14:paraId="02284DAD" w14:textId="77777777" w:rsidR="004A53CD" w:rsidRPr="00E062F1" w:rsidRDefault="004A53CD" w:rsidP="0044745F">
            <w:pPr>
              <w:pStyle w:val="TAC"/>
              <w:rPr>
                <w:rFonts w:cs="Arial"/>
                <w:lang w:eastAsia="ja-JP"/>
              </w:rPr>
            </w:pPr>
            <w:r w:rsidRPr="00E062F1">
              <w:rPr>
                <w:noProof/>
                <w:lang w:eastAsia="zh-CN"/>
              </w:rPr>
              <w:t>DC_1A-41C_n257A</w:t>
            </w:r>
          </w:p>
          <w:p w14:paraId="5F38A8AF" w14:textId="77777777" w:rsidR="004A53CD" w:rsidRPr="00E062F1" w:rsidRDefault="004A53CD" w:rsidP="0044745F">
            <w:pPr>
              <w:pStyle w:val="TAC"/>
              <w:rPr>
                <w:rFonts w:cs="Arial"/>
                <w:lang w:eastAsia="ja-JP"/>
              </w:rPr>
            </w:pPr>
            <w:r w:rsidRPr="00E062F1">
              <w:rPr>
                <w:rFonts w:cs="Arial"/>
                <w:lang w:eastAsia="ja-JP"/>
              </w:rPr>
              <w:t>DC_1A-41C_n257D</w:t>
            </w:r>
          </w:p>
          <w:p w14:paraId="1BAC1C51" w14:textId="77777777" w:rsidR="004A53CD" w:rsidRPr="00E062F1" w:rsidRDefault="004A53CD" w:rsidP="0044745F">
            <w:pPr>
              <w:pStyle w:val="TAC"/>
              <w:rPr>
                <w:rFonts w:cs="Arial"/>
                <w:lang w:eastAsia="ja-JP"/>
              </w:rPr>
            </w:pPr>
            <w:r w:rsidRPr="00E062F1">
              <w:rPr>
                <w:rFonts w:cs="Arial"/>
                <w:lang w:eastAsia="ja-JP"/>
              </w:rPr>
              <w:t>DC_1A-41C_n257E</w:t>
            </w:r>
          </w:p>
          <w:p w14:paraId="34C718A2" w14:textId="77777777" w:rsidR="004A53CD" w:rsidRPr="00E062F1" w:rsidRDefault="004A53CD" w:rsidP="0044745F">
            <w:pPr>
              <w:pStyle w:val="TAC"/>
              <w:rPr>
                <w:rFonts w:cs="Arial"/>
                <w:lang w:eastAsia="ja-JP"/>
              </w:rPr>
            </w:pPr>
            <w:r w:rsidRPr="00E062F1">
              <w:rPr>
                <w:rFonts w:cs="Arial"/>
                <w:lang w:eastAsia="ja-JP"/>
              </w:rPr>
              <w:t>DC_1A-41C_n257F</w:t>
            </w:r>
          </w:p>
          <w:p w14:paraId="5508C416" w14:textId="77777777" w:rsidR="004A53CD" w:rsidRPr="00E062F1" w:rsidRDefault="004A53CD" w:rsidP="0044745F">
            <w:pPr>
              <w:pStyle w:val="TAC"/>
              <w:rPr>
                <w:rFonts w:cs="Arial"/>
                <w:lang w:eastAsia="ja-JP"/>
              </w:rPr>
            </w:pPr>
            <w:r w:rsidRPr="00E062F1">
              <w:rPr>
                <w:rFonts w:cs="Arial"/>
                <w:lang w:eastAsia="ja-JP"/>
              </w:rPr>
              <w:t>DC_1A-41C_n257G</w:t>
            </w:r>
          </w:p>
          <w:p w14:paraId="4C575389" w14:textId="77777777" w:rsidR="004A53CD" w:rsidRPr="00E062F1" w:rsidRDefault="004A53CD" w:rsidP="0044745F">
            <w:pPr>
              <w:pStyle w:val="TAC"/>
              <w:rPr>
                <w:rFonts w:cs="Arial"/>
                <w:lang w:eastAsia="ja-JP"/>
              </w:rPr>
            </w:pPr>
            <w:r w:rsidRPr="00E062F1">
              <w:rPr>
                <w:rFonts w:cs="Arial"/>
                <w:lang w:eastAsia="ja-JP"/>
              </w:rPr>
              <w:t>DC_1A-41C_n257H</w:t>
            </w:r>
          </w:p>
          <w:p w14:paraId="4D2C9CEA" w14:textId="77777777" w:rsidR="004A53CD" w:rsidRPr="00E062F1" w:rsidRDefault="004A53CD" w:rsidP="0044745F">
            <w:pPr>
              <w:pStyle w:val="TAC"/>
              <w:rPr>
                <w:rFonts w:cs="Arial"/>
                <w:lang w:eastAsia="ja-JP"/>
              </w:rPr>
            </w:pPr>
            <w:r w:rsidRPr="00E062F1">
              <w:rPr>
                <w:rFonts w:cs="Arial"/>
                <w:lang w:eastAsia="ja-JP"/>
              </w:rPr>
              <w:t>DC_1A-41C_n257I</w:t>
            </w:r>
          </w:p>
          <w:p w14:paraId="438C974C" w14:textId="77777777" w:rsidR="004A53CD" w:rsidRPr="00E062F1" w:rsidRDefault="004A53CD" w:rsidP="0044745F">
            <w:pPr>
              <w:pStyle w:val="TAC"/>
              <w:rPr>
                <w:rFonts w:cs="Arial"/>
                <w:lang w:eastAsia="ja-JP"/>
              </w:rPr>
            </w:pPr>
            <w:r w:rsidRPr="00E062F1">
              <w:rPr>
                <w:rFonts w:cs="Arial"/>
                <w:lang w:eastAsia="ja-JP"/>
              </w:rPr>
              <w:t>DC_1A-41C_n257J</w:t>
            </w:r>
          </w:p>
          <w:p w14:paraId="039513BB" w14:textId="77777777" w:rsidR="004A53CD" w:rsidRPr="00E062F1" w:rsidRDefault="004A53CD" w:rsidP="0044745F">
            <w:pPr>
              <w:pStyle w:val="TAC"/>
              <w:rPr>
                <w:rFonts w:cs="Arial"/>
                <w:lang w:eastAsia="ja-JP"/>
              </w:rPr>
            </w:pPr>
            <w:r w:rsidRPr="00E062F1">
              <w:rPr>
                <w:rFonts w:cs="Arial"/>
                <w:lang w:eastAsia="ja-JP"/>
              </w:rPr>
              <w:t>DC_1A-41C_n257K</w:t>
            </w:r>
          </w:p>
          <w:p w14:paraId="0922AD9A" w14:textId="77777777" w:rsidR="004A53CD" w:rsidRPr="00E062F1" w:rsidRDefault="004A53CD" w:rsidP="0044745F">
            <w:pPr>
              <w:pStyle w:val="TAC"/>
              <w:rPr>
                <w:rFonts w:cs="Arial"/>
                <w:lang w:eastAsia="ja-JP"/>
              </w:rPr>
            </w:pPr>
            <w:r w:rsidRPr="00E062F1">
              <w:rPr>
                <w:rFonts w:cs="Arial"/>
                <w:lang w:eastAsia="ja-JP"/>
              </w:rPr>
              <w:t>DC_1A-41C_n257L</w:t>
            </w:r>
          </w:p>
          <w:p w14:paraId="126A970F" w14:textId="77777777" w:rsidR="004A53CD" w:rsidRPr="00E062F1" w:rsidRDefault="004A53CD" w:rsidP="0044745F">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1D113" w14:textId="77777777" w:rsidR="004A53CD" w:rsidRPr="00E062F1" w:rsidRDefault="004A53CD" w:rsidP="0044745F">
            <w:pPr>
              <w:pStyle w:val="TAC"/>
              <w:rPr>
                <w:noProof/>
              </w:rPr>
            </w:pPr>
            <w:r w:rsidRPr="00E062F1">
              <w:rPr>
                <w:noProof/>
              </w:rPr>
              <w:t>DC_1A_n257A</w:t>
            </w:r>
          </w:p>
          <w:p w14:paraId="782E8956" w14:textId="77777777" w:rsidR="004A53CD" w:rsidRPr="00E062F1" w:rsidRDefault="004A53CD" w:rsidP="0044745F">
            <w:pPr>
              <w:pStyle w:val="TAC"/>
              <w:rPr>
                <w:noProof/>
                <w:lang w:eastAsia="fr-FR"/>
              </w:rPr>
            </w:pPr>
            <w:r w:rsidRPr="00E062F1">
              <w:rPr>
                <w:noProof/>
              </w:rPr>
              <w:t>DC_1A_n257G</w:t>
            </w:r>
          </w:p>
          <w:p w14:paraId="2C57945E" w14:textId="77777777" w:rsidR="004A53CD" w:rsidRPr="00E062F1" w:rsidRDefault="004A53CD" w:rsidP="0044745F">
            <w:pPr>
              <w:pStyle w:val="TAC"/>
              <w:rPr>
                <w:noProof/>
              </w:rPr>
            </w:pPr>
            <w:r w:rsidRPr="00E062F1">
              <w:rPr>
                <w:noProof/>
              </w:rPr>
              <w:t>DC_1A_n257H</w:t>
            </w:r>
          </w:p>
          <w:p w14:paraId="36E391D2" w14:textId="77777777" w:rsidR="004A53CD" w:rsidRPr="00E062F1" w:rsidRDefault="004A53CD" w:rsidP="0044745F">
            <w:pPr>
              <w:pStyle w:val="TAC"/>
              <w:rPr>
                <w:noProof/>
              </w:rPr>
            </w:pPr>
            <w:r w:rsidRPr="00E062F1">
              <w:rPr>
                <w:noProof/>
              </w:rPr>
              <w:t>DC_1A_n257I</w:t>
            </w:r>
          </w:p>
          <w:p w14:paraId="535DFD8E" w14:textId="77777777" w:rsidR="004A53CD" w:rsidRPr="00E062F1" w:rsidRDefault="004A53CD" w:rsidP="0044745F">
            <w:pPr>
              <w:pStyle w:val="TAC"/>
              <w:rPr>
                <w:noProof/>
              </w:rPr>
            </w:pPr>
            <w:r w:rsidRPr="00E062F1">
              <w:rPr>
                <w:noProof/>
              </w:rPr>
              <w:t xml:space="preserve">DC_41A_n257A </w:t>
            </w:r>
          </w:p>
          <w:p w14:paraId="57D50960" w14:textId="77777777" w:rsidR="004A53CD" w:rsidRPr="00E062F1" w:rsidRDefault="004A53CD" w:rsidP="0044745F">
            <w:pPr>
              <w:pStyle w:val="TAC"/>
              <w:rPr>
                <w:noProof/>
              </w:rPr>
            </w:pPr>
            <w:r w:rsidRPr="00E062F1">
              <w:rPr>
                <w:noProof/>
              </w:rPr>
              <w:t>DC_41A_n257G</w:t>
            </w:r>
          </w:p>
          <w:p w14:paraId="22D58B15" w14:textId="77777777" w:rsidR="004A53CD" w:rsidRPr="00E062F1" w:rsidRDefault="004A53CD" w:rsidP="0044745F">
            <w:pPr>
              <w:pStyle w:val="TAC"/>
              <w:rPr>
                <w:noProof/>
              </w:rPr>
            </w:pPr>
            <w:r w:rsidRPr="00E062F1">
              <w:rPr>
                <w:noProof/>
              </w:rPr>
              <w:t>DC_41A_n257H</w:t>
            </w:r>
          </w:p>
          <w:p w14:paraId="75456AFC" w14:textId="77777777" w:rsidR="004A53CD" w:rsidRPr="00E062F1" w:rsidRDefault="004A53CD" w:rsidP="0044745F">
            <w:pPr>
              <w:pStyle w:val="TAC"/>
              <w:rPr>
                <w:noProof/>
              </w:rPr>
            </w:pPr>
            <w:r w:rsidRPr="00E062F1">
              <w:rPr>
                <w:noProof/>
              </w:rPr>
              <w:t>DC_41A_n257I</w:t>
            </w:r>
          </w:p>
          <w:p w14:paraId="032634E5" w14:textId="77777777" w:rsidR="004A53CD" w:rsidRPr="00E062F1" w:rsidRDefault="004A53CD" w:rsidP="0044745F">
            <w:pPr>
              <w:pStyle w:val="TAC"/>
              <w:rPr>
                <w:noProof/>
              </w:rPr>
            </w:pPr>
            <w:r w:rsidRPr="00E062F1">
              <w:rPr>
                <w:noProof/>
              </w:rPr>
              <w:t>DC_41C_n257A</w:t>
            </w:r>
          </w:p>
          <w:p w14:paraId="6BC7E5AB" w14:textId="77777777" w:rsidR="004A53CD" w:rsidRPr="00E062F1" w:rsidRDefault="004A53CD" w:rsidP="0044745F">
            <w:pPr>
              <w:pStyle w:val="TAC"/>
              <w:rPr>
                <w:noProof/>
              </w:rPr>
            </w:pPr>
            <w:r w:rsidRPr="00E062F1">
              <w:rPr>
                <w:noProof/>
              </w:rPr>
              <w:t>DC_41C_n257G</w:t>
            </w:r>
          </w:p>
          <w:p w14:paraId="6EC2BEF7" w14:textId="77777777" w:rsidR="004A53CD" w:rsidRPr="00E062F1" w:rsidRDefault="004A53CD" w:rsidP="0044745F">
            <w:pPr>
              <w:pStyle w:val="TAC"/>
              <w:rPr>
                <w:noProof/>
              </w:rPr>
            </w:pPr>
            <w:r w:rsidRPr="00E062F1">
              <w:rPr>
                <w:noProof/>
              </w:rPr>
              <w:t>DC_41C_n257H</w:t>
            </w:r>
          </w:p>
          <w:p w14:paraId="40250596" w14:textId="77777777" w:rsidR="004A53CD" w:rsidRPr="00E062F1" w:rsidRDefault="004A53CD" w:rsidP="0044745F">
            <w:pPr>
              <w:pStyle w:val="TAC"/>
              <w:rPr>
                <w:noProof/>
                <w:lang w:eastAsia="zh-CN"/>
              </w:rPr>
            </w:pPr>
            <w:r w:rsidRPr="00E062F1">
              <w:rPr>
                <w:noProof/>
              </w:rPr>
              <w:t>DC_41C_n257I</w:t>
            </w:r>
          </w:p>
        </w:tc>
      </w:tr>
      <w:tr w:rsidR="004A53CD" w:rsidRPr="00E062F1" w14:paraId="33A8723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EAEBE" w14:textId="77777777" w:rsidR="004A53CD" w:rsidRPr="00E062F1" w:rsidRDefault="004A53CD" w:rsidP="0044745F">
            <w:pPr>
              <w:pStyle w:val="TAC"/>
              <w:rPr>
                <w:noProof/>
                <w:lang w:eastAsia="zh-CN"/>
              </w:rPr>
            </w:pPr>
            <w:r w:rsidRPr="00E062F1">
              <w:rPr>
                <w:noProof/>
                <w:lang w:eastAsia="zh-CN"/>
              </w:rPr>
              <w:t>DC_1A-42A_n257A</w:t>
            </w:r>
          </w:p>
          <w:p w14:paraId="19A26367" w14:textId="77777777" w:rsidR="004A53CD" w:rsidRPr="00E062F1" w:rsidRDefault="004A53CD" w:rsidP="0044745F">
            <w:pPr>
              <w:pStyle w:val="TAC"/>
              <w:rPr>
                <w:noProof/>
              </w:rPr>
            </w:pPr>
            <w:r w:rsidRPr="00E062F1">
              <w:rPr>
                <w:noProof/>
              </w:rPr>
              <w:t>DC_1A-42A_n257D</w:t>
            </w:r>
          </w:p>
          <w:p w14:paraId="05CC18A0" w14:textId="77777777" w:rsidR="004A53CD" w:rsidRPr="00E062F1" w:rsidRDefault="004A53CD" w:rsidP="0044745F">
            <w:pPr>
              <w:pStyle w:val="TAC"/>
              <w:rPr>
                <w:noProof/>
                <w:lang w:eastAsia="fr-FR"/>
              </w:rPr>
            </w:pPr>
            <w:r w:rsidRPr="00E062F1">
              <w:rPr>
                <w:noProof/>
              </w:rPr>
              <w:t>DC_1A-42A_n257E</w:t>
            </w:r>
          </w:p>
          <w:p w14:paraId="01D95A11" w14:textId="77777777" w:rsidR="004A53CD" w:rsidRPr="00E062F1" w:rsidRDefault="004A53CD" w:rsidP="0044745F">
            <w:pPr>
              <w:pStyle w:val="TAC"/>
              <w:rPr>
                <w:noProof/>
              </w:rPr>
            </w:pPr>
            <w:r w:rsidRPr="00E062F1">
              <w:rPr>
                <w:noProof/>
              </w:rPr>
              <w:t>DC_1A-42A_n257F</w:t>
            </w:r>
          </w:p>
          <w:p w14:paraId="0A60EA89" w14:textId="77777777" w:rsidR="004A53CD" w:rsidRPr="00E062F1" w:rsidRDefault="004A53CD" w:rsidP="0044745F">
            <w:pPr>
              <w:pStyle w:val="TAC"/>
              <w:rPr>
                <w:lang w:eastAsia="ja-JP"/>
              </w:rPr>
            </w:pPr>
            <w:r w:rsidRPr="00E062F1">
              <w:rPr>
                <w:lang w:eastAsia="ja-JP"/>
              </w:rPr>
              <w:t>DC_1A-42A_n257G</w:t>
            </w:r>
          </w:p>
          <w:p w14:paraId="431251A1" w14:textId="77777777" w:rsidR="004A53CD" w:rsidRPr="00E062F1" w:rsidRDefault="004A53CD" w:rsidP="0044745F">
            <w:pPr>
              <w:pStyle w:val="TAC"/>
              <w:rPr>
                <w:lang w:eastAsia="ja-JP"/>
              </w:rPr>
            </w:pPr>
            <w:r w:rsidRPr="00E062F1">
              <w:rPr>
                <w:lang w:eastAsia="ja-JP"/>
              </w:rPr>
              <w:t>DC_1A-42A_n257H</w:t>
            </w:r>
          </w:p>
          <w:p w14:paraId="30D25F60" w14:textId="77777777" w:rsidR="004A53CD" w:rsidRPr="00E062F1" w:rsidRDefault="004A53CD" w:rsidP="0044745F">
            <w:pPr>
              <w:pStyle w:val="TAC"/>
              <w:rPr>
                <w:lang w:eastAsia="ja-JP"/>
              </w:rPr>
            </w:pPr>
            <w:r w:rsidRPr="00E062F1">
              <w:rPr>
                <w:lang w:eastAsia="ja-JP"/>
              </w:rPr>
              <w:t>DC_1A-42A_n257I</w:t>
            </w:r>
          </w:p>
          <w:p w14:paraId="11A1C4E3" w14:textId="77777777" w:rsidR="004A53CD" w:rsidRPr="00E062F1" w:rsidRDefault="004A53CD" w:rsidP="0044745F">
            <w:pPr>
              <w:pStyle w:val="TAC"/>
              <w:rPr>
                <w:lang w:eastAsia="ja-JP"/>
              </w:rPr>
            </w:pPr>
            <w:r w:rsidRPr="00E062F1">
              <w:rPr>
                <w:lang w:eastAsia="ja-JP"/>
              </w:rPr>
              <w:t>DC_1A-42A_n257J</w:t>
            </w:r>
          </w:p>
          <w:p w14:paraId="060AF83C" w14:textId="77777777" w:rsidR="004A53CD" w:rsidRPr="00E062F1" w:rsidRDefault="004A53CD" w:rsidP="0044745F">
            <w:pPr>
              <w:pStyle w:val="TAC"/>
              <w:rPr>
                <w:lang w:eastAsia="ja-JP"/>
              </w:rPr>
            </w:pPr>
            <w:r w:rsidRPr="00E062F1">
              <w:rPr>
                <w:lang w:eastAsia="ja-JP"/>
              </w:rPr>
              <w:t>DC_1A-42A_n257K</w:t>
            </w:r>
          </w:p>
          <w:p w14:paraId="6DE1B903" w14:textId="77777777" w:rsidR="004A53CD" w:rsidRPr="00E062F1" w:rsidRDefault="004A53CD" w:rsidP="0044745F">
            <w:pPr>
              <w:pStyle w:val="TAC"/>
              <w:rPr>
                <w:lang w:eastAsia="ja-JP"/>
              </w:rPr>
            </w:pPr>
            <w:r w:rsidRPr="00E062F1">
              <w:rPr>
                <w:lang w:eastAsia="ja-JP"/>
              </w:rPr>
              <w:t>DC_1A-42A_n257L</w:t>
            </w:r>
          </w:p>
          <w:p w14:paraId="0783902B" w14:textId="77777777" w:rsidR="004A53CD" w:rsidRPr="00E062F1" w:rsidRDefault="004A53CD" w:rsidP="0044745F">
            <w:pPr>
              <w:pStyle w:val="TAC"/>
              <w:rPr>
                <w:noProof/>
                <w:lang w:eastAsia="zh-CN"/>
              </w:rPr>
            </w:pPr>
            <w:r w:rsidRPr="00E062F1">
              <w:rPr>
                <w:lang w:eastAsia="ja-JP"/>
              </w:rPr>
              <w:t>DC_1A-42A_n257M</w:t>
            </w:r>
          </w:p>
          <w:p w14:paraId="5D3E80A2" w14:textId="77777777" w:rsidR="004A53CD" w:rsidRPr="00E062F1" w:rsidRDefault="004A53CD" w:rsidP="0044745F">
            <w:pPr>
              <w:pStyle w:val="TAC"/>
            </w:pPr>
            <w:r w:rsidRPr="00E062F1">
              <w:t>DC_1A-42C_n257A</w:t>
            </w:r>
          </w:p>
          <w:p w14:paraId="41D9BDD7" w14:textId="77777777" w:rsidR="004A53CD" w:rsidRPr="00E062F1" w:rsidRDefault="004A53CD" w:rsidP="0044745F">
            <w:pPr>
              <w:pStyle w:val="TAC"/>
              <w:rPr>
                <w:lang w:eastAsia="zh-CN"/>
              </w:rPr>
            </w:pPr>
            <w:r w:rsidRPr="00E062F1">
              <w:rPr>
                <w:lang w:eastAsia="zh-CN"/>
              </w:rPr>
              <w:t>DC_1A-42C_n257D</w:t>
            </w:r>
          </w:p>
          <w:p w14:paraId="5954A5AA" w14:textId="77777777" w:rsidR="004A53CD" w:rsidRPr="00E062F1" w:rsidRDefault="004A53CD" w:rsidP="0044745F">
            <w:pPr>
              <w:pStyle w:val="TAC"/>
              <w:rPr>
                <w:lang w:eastAsia="zh-CN"/>
              </w:rPr>
            </w:pPr>
            <w:r w:rsidRPr="00E062F1">
              <w:rPr>
                <w:lang w:eastAsia="zh-CN"/>
              </w:rPr>
              <w:t>DC_1A-42C_n257E</w:t>
            </w:r>
          </w:p>
          <w:p w14:paraId="1F644C51" w14:textId="77777777" w:rsidR="004A53CD" w:rsidRPr="00E062F1" w:rsidRDefault="004A53CD" w:rsidP="0044745F">
            <w:pPr>
              <w:pStyle w:val="TAC"/>
              <w:rPr>
                <w:lang w:eastAsia="zh-CN"/>
              </w:rPr>
            </w:pPr>
            <w:r w:rsidRPr="00E062F1">
              <w:rPr>
                <w:lang w:eastAsia="zh-CN"/>
              </w:rPr>
              <w:t>DC_1A-42C_n257F</w:t>
            </w:r>
          </w:p>
          <w:p w14:paraId="65D085EE" w14:textId="77777777" w:rsidR="004A53CD" w:rsidRPr="00E062F1" w:rsidRDefault="004A53CD" w:rsidP="0044745F">
            <w:pPr>
              <w:pStyle w:val="TAC"/>
              <w:rPr>
                <w:lang w:eastAsia="ja-JP"/>
              </w:rPr>
            </w:pPr>
            <w:r w:rsidRPr="00E062F1">
              <w:rPr>
                <w:lang w:eastAsia="ja-JP"/>
              </w:rPr>
              <w:t>DC_1A-42C_n257G</w:t>
            </w:r>
          </w:p>
          <w:p w14:paraId="0BAEF8BF" w14:textId="77777777" w:rsidR="004A53CD" w:rsidRPr="00E062F1" w:rsidRDefault="004A53CD" w:rsidP="0044745F">
            <w:pPr>
              <w:pStyle w:val="TAC"/>
              <w:rPr>
                <w:lang w:eastAsia="ja-JP"/>
              </w:rPr>
            </w:pPr>
            <w:r w:rsidRPr="00E062F1">
              <w:rPr>
                <w:lang w:eastAsia="ja-JP"/>
              </w:rPr>
              <w:t>DC_1A-42C_n257H</w:t>
            </w:r>
          </w:p>
          <w:p w14:paraId="52895F79" w14:textId="77777777" w:rsidR="004A53CD" w:rsidRPr="00E062F1" w:rsidRDefault="004A53CD" w:rsidP="0044745F">
            <w:pPr>
              <w:pStyle w:val="TAC"/>
              <w:rPr>
                <w:lang w:eastAsia="ja-JP"/>
              </w:rPr>
            </w:pPr>
            <w:r w:rsidRPr="00E062F1">
              <w:rPr>
                <w:lang w:eastAsia="ja-JP"/>
              </w:rPr>
              <w:t>DC_1A-42C_n257I</w:t>
            </w:r>
          </w:p>
          <w:p w14:paraId="7B20859C" w14:textId="77777777" w:rsidR="004A53CD" w:rsidRPr="00E062F1" w:rsidRDefault="004A53CD" w:rsidP="0044745F">
            <w:pPr>
              <w:pStyle w:val="TAC"/>
              <w:rPr>
                <w:lang w:eastAsia="ja-JP"/>
              </w:rPr>
            </w:pPr>
            <w:r w:rsidRPr="00E062F1">
              <w:rPr>
                <w:lang w:eastAsia="ja-JP"/>
              </w:rPr>
              <w:t>DC_1A-42C_n257J</w:t>
            </w:r>
          </w:p>
          <w:p w14:paraId="29B2BE04" w14:textId="77777777" w:rsidR="004A53CD" w:rsidRPr="00E062F1" w:rsidRDefault="004A53CD" w:rsidP="0044745F">
            <w:pPr>
              <w:pStyle w:val="TAC"/>
              <w:rPr>
                <w:lang w:eastAsia="ja-JP"/>
              </w:rPr>
            </w:pPr>
            <w:r w:rsidRPr="00E062F1">
              <w:rPr>
                <w:lang w:eastAsia="ja-JP"/>
              </w:rPr>
              <w:t>DC_1A-42C_n257K</w:t>
            </w:r>
          </w:p>
          <w:p w14:paraId="49305B2C" w14:textId="77777777" w:rsidR="004A53CD" w:rsidRPr="00E062F1" w:rsidRDefault="004A53CD" w:rsidP="0044745F">
            <w:pPr>
              <w:pStyle w:val="TAC"/>
              <w:rPr>
                <w:lang w:eastAsia="ja-JP"/>
              </w:rPr>
            </w:pPr>
            <w:r w:rsidRPr="00E062F1">
              <w:rPr>
                <w:lang w:eastAsia="ja-JP"/>
              </w:rPr>
              <w:t>DC_1A-42C_n257L</w:t>
            </w:r>
          </w:p>
          <w:p w14:paraId="5F2677E8" w14:textId="77777777" w:rsidR="004A53CD" w:rsidRPr="00E062F1" w:rsidRDefault="004A53CD" w:rsidP="0044745F">
            <w:pPr>
              <w:pStyle w:val="TAC"/>
              <w:rPr>
                <w:lang w:eastAsia="zh-CN"/>
              </w:rPr>
            </w:pPr>
            <w:r w:rsidRPr="00E062F1">
              <w:rPr>
                <w:lang w:eastAsia="ja-JP"/>
              </w:rPr>
              <w:t>DC_1A-42C_n257M</w:t>
            </w:r>
          </w:p>
          <w:p w14:paraId="61D2DFB6"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71DD40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0024F97"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3B4432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357FF25A" w14:textId="77777777" w:rsidR="004A53CD" w:rsidRPr="00E062F1" w:rsidRDefault="004A53CD" w:rsidP="0044745F">
            <w:pPr>
              <w:pStyle w:val="TAC"/>
              <w:rPr>
                <w:lang w:eastAsia="ja-JP"/>
              </w:rPr>
            </w:pPr>
            <w:r w:rsidRPr="00E062F1">
              <w:rPr>
                <w:lang w:eastAsia="ja-JP"/>
              </w:rPr>
              <w:t>DC_1A-42D_n257G</w:t>
            </w:r>
          </w:p>
          <w:p w14:paraId="0881245D" w14:textId="77777777" w:rsidR="004A53CD" w:rsidRPr="00E062F1" w:rsidRDefault="004A53CD" w:rsidP="0044745F">
            <w:pPr>
              <w:pStyle w:val="TAC"/>
              <w:rPr>
                <w:lang w:eastAsia="ja-JP"/>
              </w:rPr>
            </w:pPr>
            <w:r w:rsidRPr="00E062F1">
              <w:rPr>
                <w:lang w:eastAsia="ja-JP"/>
              </w:rPr>
              <w:t>DC_1A-42D_n257H</w:t>
            </w:r>
          </w:p>
          <w:p w14:paraId="5D5CCA11" w14:textId="77777777" w:rsidR="004A53CD" w:rsidRPr="00E062F1" w:rsidRDefault="004A53CD" w:rsidP="0044745F">
            <w:pPr>
              <w:pStyle w:val="TAC"/>
              <w:rPr>
                <w:lang w:eastAsia="ja-JP"/>
              </w:rPr>
            </w:pPr>
            <w:r w:rsidRPr="00E062F1">
              <w:rPr>
                <w:lang w:eastAsia="ja-JP"/>
              </w:rPr>
              <w:t>DC_1A-42D_n257I</w:t>
            </w:r>
          </w:p>
          <w:p w14:paraId="4BC0D68D" w14:textId="77777777" w:rsidR="004A53CD" w:rsidRPr="00E062F1" w:rsidRDefault="004A53CD" w:rsidP="0044745F">
            <w:pPr>
              <w:pStyle w:val="TAC"/>
              <w:rPr>
                <w:lang w:eastAsia="ja-JP"/>
              </w:rPr>
            </w:pPr>
            <w:r w:rsidRPr="00E062F1">
              <w:rPr>
                <w:lang w:eastAsia="ja-JP"/>
              </w:rPr>
              <w:t>DC_1A-42D_n257J</w:t>
            </w:r>
          </w:p>
          <w:p w14:paraId="3FF3BA09" w14:textId="77777777" w:rsidR="004A53CD" w:rsidRPr="00E062F1" w:rsidRDefault="004A53CD" w:rsidP="0044745F">
            <w:pPr>
              <w:pStyle w:val="TAC"/>
              <w:rPr>
                <w:lang w:eastAsia="ja-JP"/>
              </w:rPr>
            </w:pPr>
            <w:r w:rsidRPr="00E062F1">
              <w:rPr>
                <w:lang w:eastAsia="ja-JP"/>
              </w:rPr>
              <w:t>DC_1A-42D_n257K</w:t>
            </w:r>
          </w:p>
          <w:p w14:paraId="0434CACF" w14:textId="77777777" w:rsidR="004A53CD" w:rsidRPr="00E062F1" w:rsidRDefault="004A53CD" w:rsidP="0044745F">
            <w:pPr>
              <w:pStyle w:val="TAC"/>
              <w:rPr>
                <w:lang w:eastAsia="ja-JP"/>
              </w:rPr>
            </w:pPr>
            <w:r w:rsidRPr="00E062F1">
              <w:rPr>
                <w:lang w:eastAsia="ja-JP"/>
              </w:rPr>
              <w:t>DC_1A-42D_n257L</w:t>
            </w:r>
          </w:p>
          <w:p w14:paraId="78550B03" w14:textId="77777777" w:rsidR="004A53CD" w:rsidRPr="00E062F1" w:rsidRDefault="004A53CD" w:rsidP="0044745F">
            <w:pPr>
              <w:pStyle w:val="TAC"/>
              <w:rPr>
                <w:rFonts w:cs="Arial"/>
                <w:lang w:eastAsia="zh-CN"/>
              </w:rPr>
            </w:pPr>
            <w:r w:rsidRPr="00E062F1">
              <w:rPr>
                <w:lang w:eastAsia="ja-JP"/>
              </w:rPr>
              <w:t>DC_1A-42D_n257M</w:t>
            </w:r>
          </w:p>
          <w:p w14:paraId="71946B8C" w14:textId="77777777" w:rsidR="004A53CD" w:rsidRPr="00E062F1" w:rsidRDefault="004A53CD" w:rsidP="0044745F">
            <w:pPr>
              <w:pStyle w:val="TAC"/>
            </w:pPr>
            <w:r w:rsidRPr="00E062F1">
              <w:t>DC_1A-42</w:t>
            </w:r>
            <w:r w:rsidRPr="00E062F1">
              <w:rPr>
                <w:lang w:eastAsia="zh-CN"/>
              </w:rPr>
              <w:t>E</w:t>
            </w:r>
            <w:r w:rsidRPr="00E062F1">
              <w:t>_n257A</w:t>
            </w:r>
          </w:p>
          <w:p w14:paraId="65EEC4A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13FA4E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4A42695"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2868CDD0" w14:textId="77777777" w:rsidR="004A53CD" w:rsidRPr="00E062F1" w:rsidRDefault="004A53CD" w:rsidP="0044745F">
            <w:pPr>
              <w:pStyle w:val="TAC"/>
              <w:rPr>
                <w:lang w:eastAsia="ja-JP"/>
              </w:rPr>
            </w:pPr>
            <w:r w:rsidRPr="00E062F1">
              <w:rPr>
                <w:lang w:eastAsia="ja-JP"/>
              </w:rPr>
              <w:t>DC_1A-42E_n257G</w:t>
            </w:r>
          </w:p>
          <w:p w14:paraId="57AC7A6E" w14:textId="77777777" w:rsidR="004A53CD" w:rsidRPr="00E062F1" w:rsidRDefault="004A53CD" w:rsidP="0044745F">
            <w:pPr>
              <w:pStyle w:val="TAC"/>
              <w:rPr>
                <w:lang w:eastAsia="ja-JP"/>
              </w:rPr>
            </w:pPr>
            <w:r w:rsidRPr="00E062F1">
              <w:rPr>
                <w:lang w:eastAsia="ja-JP"/>
              </w:rPr>
              <w:t>DC_1A-42E_n257H</w:t>
            </w:r>
          </w:p>
          <w:p w14:paraId="0EE1ADF3" w14:textId="77777777" w:rsidR="004A53CD" w:rsidRPr="00E062F1" w:rsidRDefault="004A53CD" w:rsidP="0044745F">
            <w:pPr>
              <w:pStyle w:val="TAC"/>
              <w:rPr>
                <w:lang w:eastAsia="ja-JP"/>
              </w:rPr>
            </w:pPr>
            <w:r w:rsidRPr="00E062F1">
              <w:rPr>
                <w:lang w:eastAsia="ja-JP"/>
              </w:rPr>
              <w:t>DC_1A-42E_n257I</w:t>
            </w:r>
          </w:p>
          <w:p w14:paraId="02DAEA8B" w14:textId="77777777" w:rsidR="004A53CD" w:rsidRPr="00E062F1" w:rsidRDefault="004A53CD" w:rsidP="0044745F">
            <w:pPr>
              <w:pStyle w:val="TAC"/>
              <w:rPr>
                <w:lang w:eastAsia="ja-JP"/>
              </w:rPr>
            </w:pPr>
            <w:r w:rsidRPr="00E062F1">
              <w:rPr>
                <w:lang w:eastAsia="ja-JP"/>
              </w:rPr>
              <w:t>DC_1A-42E_n257J</w:t>
            </w:r>
          </w:p>
          <w:p w14:paraId="236490DE" w14:textId="77777777" w:rsidR="004A53CD" w:rsidRPr="00E062F1" w:rsidRDefault="004A53CD" w:rsidP="0044745F">
            <w:pPr>
              <w:pStyle w:val="TAC"/>
              <w:rPr>
                <w:lang w:eastAsia="ja-JP"/>
              </w:rPr>
            </w:pPr>
            <w:r w:rsidRPr="00E062F1">
              <w:rPr>
                <w:lang w:eastAsia="ja-JP"/>
              </w:rPr>
              <w:t>DC_1A-42E_n257K</w:t>
            </w:r>
          </w:p>
          <w:p w14:paraId="64165B3B" w14:textId="77777777" w:rsidR="004A53CD" w:rsidRPr="00E062F1" w:rsidRDefault="004A53CD" w:rsidP="0044745F">
            <w:pPr>
              <w:pStyle w:val="TAC"/>
              <w:rPr>
                <w:lang w:eastAsia="ja-JP"/>
              </w:rPr>
            </w:pPr>
            <w:r w:rsidRPr="00E062F1">
              <w:rPr>
                <w:lang w:eastAsia="ja-JP"/>
              </w:rPr>
              <w:t>DC_1A-42E_n257L</w:t>
            </w:r>
          </w:p>
          <w:p w14:paraId="48B6DB52" w14:textId="77777777" w:rsidR="004A53CD" w:rsidRPr="00E062F1" w:rsidRDefault="004A53CD" w:rsidP="0044745F">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8C06B" w14:textId="77777777" w:rsidR="004A53CD" w:rsidRPr="00E062F1" w:rsidRDefault="004A53CD" w:rsidP="0044745F">
            <w:pPr>
              <w:pStyle w:val="TAC"/>
              <w:rPr>
                <w:noProof/>
                <w:lang w:eastAsia="ja-JP"/>
              </w:rPr>
            </w:pPr>
            <w:r w:rsidRPr="00E062F1">
              <w:rPr>
                <w:noProof/>
              </w:rPr>
              <w:t>DC_1A_n257A</w:t>
            </w:r>
          </w:p>
          <w:p w14:paraId="2CCA845E"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044C62A" w14:textId="77777777" w:rsidR="004A53CD" w:rsidRPr="00E062F1" w:rsidRDefault="004A53CD" w:rsidP="0044745F">
            <w:pPr>
              <w:pStyle w:val="TAC"/>
              <w:rPr>
                <w:lang w:eastAsia="ja-JP"/>
              </w:rPr>
            </w:pPr>
            <w:r w:rsidRPr="00E062F1">
              <w:rPr>
                <w:lang w:eastAsia="ja-JP"/>
              </w:rPr>
              <w:t>DC_1A_n257A</w:t>
            </w:r>
          </w:p>
          <w:p w14:paraId="1973260E" w14:textId="77777777" w:rsidR="004A53CD" w:rsidRPr="00E062F1" w:rsidRDefault="004A53CD" w:rsidP="0044745F">
            <w:pPr>
              <w:pStyle w:val="TAC"/>
              <w:rPr>
                <w:lang w:eastAsia="ja-JP"/>
              </w:rPr>
            </w:pPr>
            <w:r w:rsidRPr="00E062F1">
              <w:rPr>
                <w:lang w:eastAsia="ja-JP"/>
              </w:rPr>
              <w:t>DC_1A_n257G</w:t>
            </w:r>
          </w:p>
          <w:p w14:paraId="7187B708" w14:textId="77777777" w:rsidR="004A53CD" w:rsidRPr="00E062F1" w:rsidRDefault="004A53CD" w:rsidP="0044745F">
            <w:pPr>
              <w:pStyle w:val="TAC"/>
              <w:rPr>
                <w:lang w:eastAsia="ja-JP"/>
              </w:rPr>
            </w:pPr>
            <w:r w:rsidRPr="00E062F1">
              <w:rPr>
                <w:lang w:eastAsia="ja-JP"/>
              </w:rPr>
              <w:t>DC_1A_n257H</w:t>
            </w:r>
          </w:p>
          <w:p w14:paraId="7E85A6D6" w14:textId="77777777" w:rsidR="004A53CD" w:rsidRPr="00E062F1" w:rsidRDefault="004A53CD" w:rsidP="0044745F">
            <w:pPr>
              <w:pStyle w:val="TAC"/>
              <w:rPr>
                <w:lang w:eastAsia="ja-JP"/>
              </w:rPr>
            </w:pPr>
            <w:r w:rsidRPr="00E062F1">
              <w:rPr>
                <w:lang w:eastAsia="ja-JP"/>
              </w:rPr>
              <w:t>DC_1A_n257I</w:t>
            </w:r>
          </w:p>
          <w:p w14:paraId="685E6689" w14:textId="77777777" w:rsidR="004A53CD" w:rsidRPr="00E062F1" w:rsidRDefault="004A53CD" w:rsidP="0044745F">
            <w:pPr>
              <w:pStyle w:val="TAC"/>
              <w:rPr>
                <w:lang w:eastAsia="ja-JP"/>
              </w:rPr>
            </w:pPr>
            <w:r w:rsidRPr="00E062F1">
              <w:rPr>
                <w:lang w:eastAsia="ja-JP"/>
              </w:rPr>
              <w:t>DC_1A_n257J</w:t>
            </w:r>
          </w:p>
          <w:p w14:paraId="08908D49" w14:textId="77777777" w:rsidR="004A53CD" w:rsidRPr="00E062F1" w:rsidRDefault="004A53CD" w:rsidP="0044745F">
            <w:pPr>
              <w:pStyle w:val="TAC"/>
              <w:rPr>
                <w:lang w:eastAsia="ja-JP"/>
              </w:rPr>
            </w:pPr>
            <w:r w:rsidRPr="00E062F1">
              <w:rPr>
                <w:lang w:eastAsia="ja-JP"/>
              </w:rPr>
              <w:t>DC_1A_n257K</w:t>
            </w:r>
          </w:p>
          <w:p w14:paraId="2C88D222" w14:textId="77777777" w:rsidR="004A53CD" w:rsidRPr="00E062F1" w:rsidRDefault="004A53CD" w:rsidP="0044745F">
            <w:pPr>
              <w:pStyle w:val="TAC"/>
              <w:rPr>
                <w:lang w:eastAsia="ja-JP"/>
              </w:rPr>
            </w:pPr>
            <w:r w:rsidRPr="00E062F1">
              <w:rPr>
                <w:lang w:eastAsia="ja-JP"/>
              </w:rPr>
              <w:t>DC_1A_n257L</w:t>
            </w:r>
          </w:p>
          <w:p w14:paraId="17F22710" w14:textId="77777777" w:rsidR="004A53CD" w:rsidRPr="00E062F1" w:rsidRDefault="004A53CD" w:rsidP="0044745F">
            <w:pPr>
              <w:pStyle w:val="TAC"/>
              <w:rPr>
                <w:noProof/>
                <w:lang w:eastAsia="ja-JP"/>
              </w:rPr>
            </w:pPr>
            <w:r w:rsidRPr="00E062F1">
              <w:rPr>
                <w:lang w:eastAsia="ja-JP"/>
              </w:rPr>
              <w:t>DC_1A_n257M</w:t>
            </w:r>
          </w:p>
          <w:p w14:paraId="3FD159F1" w14:textId="77777777" w:rsidR="004A53CD" w:rsidRPr="00E062F1" w:rsidRDefault="004A53CD" w:rsidP="0044745F">
            <w:pPr>
              <w:pStyle w:val="TAC"/>
              <w:rPr>
                <w:noProof/>
                <w:lang w:eastAsia="ja-JP"/>
              </w:rPr>
            </w:pPr>
            <w:r w:rsidRPr="00E062F1">
              <w:rPr>
                <w:noProof/>
              </w:rPr>
              <w:t>DC_42A_n257A</w:t>
            </w:r>
          </w:p>
          <w:p w14:paraId="5D74572E"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53415760" w14:textId="77777777" w:rsidR="004A53CD" w:rsidRPr="00E062F1" w:rsidRDefault="004A53CD" w:rsidP="0044745F">
            <w:pPr>
              <w:pStyle w:val="TAC"/>
              <w:rPr>
                <w:noProof/>
                <w:lang w:eastAsia="ja-JP"/>
              </w:rPr>
            </w:pPr>
            <w:r w:rsidRPr="00E062F1">
              <w:rPr>
                <w:noProof/>
              </w:rPr>
              <w:t>DC_42A_n257G</w:t>
            </w:r>
          </w:p>
          <w:p w14:paraId="0CC1EBA6" w14:textId="77777777" w:rsidR="004A53CD" w:rsidRPr="00E062F1" w:rsidRDefault="004A53CD" w:rsidP="0044745F">
            <w:pPr>
              <w:pStyle w:val="TAC"/>
              <w:rPr>
                <w:noProof/>
                <w:lang w:eastAsia="ja-JP"/>
              </w:rPr>
            </w:pPr>
            <w:r w:rsidRPr="00E062F1">
              <w:rPr>
                <w:noProof/>
              </w:rPr>
              <w:t>DC_42A_n257H</w:t>
            </w:r>
          </w:p>
          <w:p w14:paraId="0679F6C1" w14:textId="77777777" w:rsidR="004A53CD" w:rsidRPr="00E062F1" w:rsidRDefault="004A53CD" w:rsidP="0044745F">
            <w:pPr>
              <w:pStyle w:val="TAC"/>
              <w:rPr>
                <w:noProof/>
              </w:rPr>
            </w:pPr>
            <w:r w:rsidRPr="00E062F1">
              <w:rPr>
                <w:noProof/>
              </w:rPr>
              <w:t>DC_42A_n257I</w:t>
            </w:r>
          </w:p>
          <w:p w14:paraId="0FFC0D7A" w14:textId="77777777" w:rsidR="004A53CD" w:rsidRPr="00E062F1" w:rsidRDefault="004A53CD" w:rsidP="0044745F">
            <w:pPr>
              <w:pStyle w:val="TAC"/>
              <w:rPr>
                <w:noProof/>
                <w:lang w:eastAsia="ja-JP"/>
              </w:rPr>
            </w:pPr>
            <w:r w:rsidRPr="00E062F1">
              <w:rPr>
                <w:noProof/>
              </w:rPr>
              <w:t>DC_42C_n257A</w:t>
            </w:r>
          </w:p>
          <w:p w14:paraId="539DC01C" w14:textId="77777777" w:rsidR="004A53CD" w:rsidRPr="00E062F1" w:rsidRDefault="004A53CD" w:rsidP="0044745F">
            <w:pPr>
              <w:pStyle w:val="TAC"/>
              <w:rPr>
                <w:noProof/>
                <w:lang w:eastAsia="ja-JP"/>
              </w:rPr>
            </w:pPr>
            <w:r w:rsidRPr="00E062F1">
              <w:rPr>
                <w:noProof/>
              </w:rPr>
              <w:t>DC_42C_n257G</w:t>
            </w:r>
          </w:p>
          <w:p w14:paraId="65DFD440" w14:textId="77777777" w:rsidR="004A53CD" w:rsidRPr="00E062F1" w:rsidRDefault="004A53CD" w:rsidP="0044745F">
            <w:pPr>
              <w:pStyle w:val="TAC"/>
              <w:rPr>
                <w:noProof/>
                <w:lang w:eastAsia="ja-JP"/>
              </w:rPr>
            </w:pPr>
            <w:r w:rsidRPr="00E062F1">
              <w:rPr>
                <w:noProof/>
              </w:rPr>
              <w:t>DC_42C_n257H</w:t>
            </w:r>
          </w:p>
          <w:p w14:paraId="56DE9289" w14:textId="77777777" w:rsidR="004A53CD" w:rsidRPr="00E062F1" w:rsidRDefault="004A53CD" w:rsidP="0044745F">
            <w:pPr>
              <w:pStyle w:val="TAC"/>
            </w:pPr>
            <w:r w:rsidRPr="00E062F1">
              <w:rPr>
                <w:noProof/>
              </w:rPr>
              <w:t>DC_42C_n257I</w:t>
            </w:r>
          </w:p>
        </w:tc>
      </w:tr>
      <w:tr w:rsidR="004A53CD" w:rsidRPr="00E062F1" w14:paraId="38E9F5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3205F6" w14:textId="77777777" w:rsidR="004A53CD" w:rsidRPr="00E062F1" w:rsidRDefault="004A53CD" w:rsidP="0044745F">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1B9CBC" w14:textId="77777777" w:rsidR="004A53CD" w:rsidRPr="00E062F1" w:rsidRDefault="004A53CD" w:rsidP="0044745F">
            <w:pPr>
              <w:pStyle w:val="TAC"/>
              <w:rPr>
                <w:noProof/>
                <w:lang w:eastAsia="zh-CN"/>
              </w:rPr>
            </w:pPr>
            <w:r w:rsidRPr="00E062F1">
              <w:rPr>
                <w:noProof/>
                <w:lang w:eastAsia="zh-CN"/>
              </w:rPr>
              <w:t>DC_2A_n257A</w:t>
            </w:r>
          </w:p>
          <w:p w14:paraId="1058C77E"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306F687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7D2433" w14:textId="77777777" w:rsidR="004A53CD" w:rsidRPr="00E062F1" w:rsidRDefault="004A53CD" w:rsidP="0044745F">
            <w:pPr>
              <w:pStyle w:val="TAC"/>
              <w:rPr>
                <w:noProof/>
                <w:lang w:eastAsia="zh-CN"/>
              </w:rPr>
            </w:pPr>
            <w:r w:rsidRPr="00E062F1">
              <w:rPr>
                <w:noProof/>
                <w:lang w:eastAsia="zh-CN"/>
              </w:rPr>
              <w:t>DC_2A-5A_n260A</w:t>
            </w:r>
          </w:p>
          <w:p w14:paraId="15E25813"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2759967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_n260H</w:t>
            </w:r>
          </w:p>
          <w:p w14:paraId="32ED26BF"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_n260I</w:t>
            </w:r>
          </w:p>
          <w:p w14:paraId="4EF441FB"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_n260J</w:t>
            </w:r>
          </w:p>
          <w:p w14:paraId="0B9416CC"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_n260K</w:t>
            </w:r>
          </w:p>
          <w:p w14:paraId="4B3B571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_n260L</w:t>
            </w:r>
          </w:p>
          <w:p w14:paraId="3E88018A"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02AFE739" w14:textId="77777777" w:rsidR="004A53CD" w:rsidRPr="00E062F1" w:rsidRDefault="004A53CD" w:rsidP="0044745F">
            <w:pPr>
              <w:pStyle w:val="TAC"/>
              <w:rPr>
                <w:noProof/>
                <w:lang w:eastAsia="zh-CN"/>
              </w:rPr>
            </w:pPr>
            <w:r w:rsidRPr="00E062F1">
              <w:rPr>
                <w:noProof/>
                <w:lang w:eastAsia="zh-CN"/>
              </w:rPr>
              <w:t>DC_2A-2A-5A_n260A</w:t>
            </w:r>
          </w:p>
          <w:p w14:paraId="31463240" w14:textId="77777777" w:rsidR="004A53CD" w:rsidRPr="00E062F1" w:rsidRDefault="004A53CD" w:rsidP="0044745F">
            <w:pPr>
              <w:pStyle w:val="TAC"/>
            </w:pPr>
            <w:r w:rsidRPr="00E062F1">
              <w:t>DC_2A-2A-5A_n260G</w:t>
            </w:r>
          </w:p>
          <w:p w14:paraId="6D029219" w14:textId="77777777" w:rsidR="004A53CD" w:rsidRPr="00E062F1" w:rsidRDefault="004A53CD" w:rsidP="0044745F">
            <w:pPr>
              <w:pStyle w:val="TAC"/>
              <w:rPr>
                <w:lang w:eastAsia="fr-FR"/>
              </w:rPr>
            </w:pPr>
            <w:r w:rsidRPr="00E062F1">
              <w:t>DC_2A-2A-5A_n260H</w:t>
            </w:r>
          </w:p>
          <w:p w14:paraId="16ABB98D" w14:textId="77777777" w:rsidR="004A53CD" w:rsidRPr="00E062F1" w:rsidRDefault="004A53CD" w:rsidP="0044745F">
            <w:pPr>
              <w:pStyle w:val="TAC"/>
              <w:rPr>
                <w:noProof/>
                <w:lang w:eastAsia="zh-CN"/>
              </w:rPr>
            </w:pPr>
            <w:r w:rsidRPr="00E062F1">
              <w:t>DC_2A-2A-5A_n260I</w:t>
            </w:r>
          </w:p>
          <w:p w14:paraId="54FA226C" w14:textId="77777777" w:rsidR="004A53CD" w:rsidRPr="00E062F1" w:rsidRDefault="004A53CD" w:rsidP="0044745F">
            <w:pPr>
              <w:pStyle w:val="TAC"/>
              <w:rPr>
                <w:noProof/>
                <w:lang w:eastAsia="zh-CN"/>
              </w:rPr>
            </w:pPr>
            <w:r w:rsidRPr="00E062F1">
              <w:t>DC_2A-2A-5A_n260J</w:t>
            </w:r>
          </w:p>
          <w:p w14:paraId="1B077F06" w14:textId="77777777" w:rsidR="004A53CD" w:rsidRPr="00E062F1" w:rsidRDefault="004A53CD" w:rsidP="0044745F">
            <w:pPr>
              <w:pStyle w:val="TAC"/>
              <w:rPr>
                <w:noProof/>
                <w:lang w:eastAsia="zh-CN"/>
              </w:rPr>
            </w:pPr>
            <w:r w:rsidRPr="00E062F1">
              <w:t>DC_2A-2A-5A_n260K</w:t>
            </w:r>
          </w:p>
          <w:p w14:paraId="09A0D157" w14:textId="77777777" w:rsidR="004A53CD" w:rsidRPr="00E062F1" w:rsidRDefault="004A53CD" w:rsidP="0044745F">
            <w:pPr>
              <w:pStyle w:val="TAC"/>
              <w:rPr>
                <w:noProof/>
                <w:lang w:eastAsia="zh-CN"/>
              </w:rPr>
            </w:pPr>
            <w:r w:rsidRPr="00E062F1">
              <w:t>DC_2A-2A-5A_n260L</w:t>
            </w:r>
          </w:p>
          <w:p w14:paraId="798BA702" w14:textId="77777777" w:rsidR="004A53CD" w:rsidRPr="00E062F1" w:rsidRDefault="004A53CD" w:rsidP="0044745F">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92DE9A" w14:textId="77777777" w:rsidR="004A53CD" w:rsidRPr="00E062F1" w:rsidRDefault="004A53CD" w:rsidP="0044745F">
            <w:pPr>
              <w:pStyle w:val="TAC"/>
              <w:rPr>
                <w:noProof/>
                <w:lang w:eastAsia="zh-CN"/>
              </w:rPr>
            </w:pPr>
            <w:r w:rsidRPr="00E062F1">
              <w:rPr>
                <w:noProof/>
                <w:lang w:eastAsia="zh-CN"/>
              </w:rPr>
              <w:t>DC_2A_n260A</w:t>
            </w:r>
          </w:p>
          <w:p w14:paraId="0672A2EC" w14:textId="77777777" w:rsidR="004A53CD" w:rsidRPr="00E062F1" w:rsidRDefault="004A53CD" w:rsidP="0044745F">
            <w:pPr>
              <w:pStyle w:val="TAC"/>
              <w:rPr>
                <w:noProof/>
                <w:lang w:eastAsia="zh-CN"/>
              </w:rPr>
            </w:pPr>
            <w:r w:rsidRPr="00E062F1">
              <w:rPr>
                <w:noProof/>
                <w:lang w:eastAsia="zh-CN"/>
              </w:rPr>
              <w:t>DC_5A_n260A</w:t>
            </w:r>
          </w:p>
          <w:p w14:paraId="76E0FDA4" w14:textId="77777777" w:rsidR="004A53CD" w:rsidRPr="00E062F1" w:rsidRDefault="004A53CD" w:rsidP="0044745F">
            <w:pPr>
              <w:pStyle w:val="TAC"/>
              <w:rPr>
                <w:noProof/>
                <w:lang w:eastAsia="zh-CN"/>
              </w:rPr>
            </w:pPr>
          </w:p>
        </w:tc>
      </w:tr>
      <w:tr w:rsidR="004A53CD" w:rsidRPr="00E062F1" w14:paraId="4B4292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07D960" w14:textId="77777777" w:rsidR="004A53CD" w:rsidRPr="00E062F1" w:rsidRDefault="004A53CD" w:rsidP="0044745F">
            <w:pPr>
              <w:pStyle w:val="TAC"/>
              <w:rPr>
                <w:lang w:eastAsia="zh-CN"/>
              </w:rPr>
            </w:pPr>
            <w:r w:rsidRPr="00E062F1">
              <w:rPr>
                <w:lang w:eastAsia="zh-CN"/>
              </w:rPr>
              <w:t>DC_2A-5A_n260I</w:t>
            </w:r>
          </w:p>
          <w:p w14:paraId="712B1588" w14:textId="77777777" w:rsidR="004A53CD" w:rsidRPr="00E062F1" w:rsidRDefault="004A53CD" w:rsidP="0044745F">
            <w:pPr>
              <w:pStyle w:val="TAC"/>
              <w:rPr>
                <w:lang w:eastAsia="zh-CN"/>
              </w:rPr>
            </w:pPr>
            <w:r w:rsidRPr="00E062F1">
              <w:rPr>
                <w:lang w:eastAsia="zh-CN"/>
              </w:rPr>
              <w:t>DC_2A-5A_n260J</w:t>
            </w:r>
          </w:p>
          <w:p w14:paraId="1CE6048F" w14:textId="77777777" w:rsidR="004A53CD" w:rsidRPr="00E062F1" w:rsidRDefault="004A53CD" w:rsidP="0044745F">
            <w:pPr>
              <w:pStyle w:val="TAC"/>
              <w:rPr>
                <w:lang w:eastAsia="zh-CN"/>
              </w:rPr>
            </w:pPr>
            <w:r w:rsidRPr="00E062F1">
              <w:rPr>
                <w:lang w:eastAsia="zh-CN"/>
              </w:rPr>
              <w:t>DC_2A-5A_n260K</w:t>
            </w:r>
          </w:p>
          <w:p w14:paraId="3F49A90E" w14:textId="77777777" w:rsidR="004A53CD" w:rsidRPr="00E062F1" w:rsidRDefault="004A53CD" w:rsidP="0044745F">
            <w:pPr>
              <w:pStyle w:val="TAC"/>
              <w:rPr>
                <w:lang w:eastAsia="zh-CN"/>
              </w:rPr>
            </w:pPr>
            <w:r w:rsidRPr="00E062F1">
              <w:rPr>
                <w:lang w:eastAsia="zh-CN"/>
              </w:rPr>
              <w:t>DC_2A-5A_n260L</w:t>
            </w:r>
          </w:p>
          <w:p w14:paraId="07E76664" w14:textId="77777777" w:rsidR="004A53CD" w:rsidRPr="00E062F1" w:rsidRDefault="004A53CD" w:rsidP="0044745F">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4FB7CF" w14:textId="77777777" w:rsidR="004A53CD" w:rsidRPr="00E062F1" w:rsidRDefault="004A53CD" w:rsidP="0044745F">
            <w:pPr>
              <w:pStyle w:val="TAC"/>
              <w:rPr>
                <w:lang w:eastAsia="zh-CN"/>
              </w:rPr>
            </w:pPr>
            <w:r w:rsidRPr="00E062F1">
              <w:rPr>
                <w:lang w:eastAsia="zh-CN"/>
              </w:rPr>
              <w:t xml:space="preserve">DC_2A_n260I </w:t>
            </w:r>
          </w:p>
          <w:p w14:paraId="344B63DB" w14:textId="77777777" w:rsidR="004A53CD" w:rsidRPr="00E062F1" w:rsidRDefault="004A53CD" w:rsidP="0044745F">
            <w:pPr>
              <w:pStyle w:val="TAC"/>
              <w:rPr>
                <w:noProof/>
                <w:lang w:eastAsia="zh-CN"/>
              </w:rPr>
            </w:pPr>
            <w:r w:rsidRPr="00E062F1">
              <w:rPr>
                <w:lang w:eastAsia="zh-CN"/>
              </w:rPr>
              <w:t>DC_5A_n260I</w:t>
            </w:r>
          </w:p>
        </w:tc>
      </w:tr>
      <w:tr w:rsidR="004A53CD" w:rsidRPr="00E062F1" w14:paraId="013F02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F5D067" w14:textId="77777777" w:rsidR="004A53CD" w:rsidRPr="00E062F1" w:rsidRDefault="004A53CD" w:rsidP="0044745F">
            <w:pPr>
              <w:pStyle w:val="TAC"/>
              <w:rPr>
                <w:lang w:eastAsia="zh-CN"/>
              </w:rPr>
            </w:pPr>
            <w:r w:rsidRPr="00E062F1">
              <w:rPr>
                <w:lang w:eastAsia="zh-CN"/>
              </w:rPr>
              <w:t>DC_2A-5A_n261A</w:t>
            </w:r>
          </w:p>
          <w:p w14:paraId="1848D85C" w14:textId="77777777" w:rsidR="004A53CD" w:rsidRPr="00E062F1" w:rsidRDefault="004A53CD" w:rsidP="0044745F">
            <w:pPr>
              <w:pStyle w:val="TAC"/>
              <w:rPr>
                <w:lang w:eastAsia="zh-CN"/>
              </w:rPr>
            </w:pPr>
            <w:r w:rsidRPr="00E062F1">
              <w:rPr>
                <w:lang w:eastAsia="zh-CN"/>
              </w:rPr>
              <w:t>DC_2A-5A_n261I</w:t>
            </w:r>
          </w:p>
          <w:p w14:paraId="3DA10C33" w14:textId="77777777" w:rsidR="004A53CD" w:rsidRPr="00E062F1" w:rsidRDefault="004A53CD" w:rsidP="0044745F">
            <w:pPr>
              <w:pStyle w:val="TAC"/>
              <w:rPr>
                <w:lang w:eastAsia="zh-CN"/>
              </w:rPr>
            </w:pPr>
            <w:r w:rsidRPr="00E062F1">
              <w:rPr>
                <w:lang w:eastAsia="zh-CN"/>
              </w:rPr>
              <w:t>DC_2A-5A_n261J</w:t>
            </w:r>
          </w:p>
          <w:p w14:paraId="665DE501" w14:textId="77777777" w:rsidR="004A53CD" w:rsidRPr="00E062F1" w:rsidRDefault="004A53CD" w:rsidP="0044745F">
            <w:pPr>
              <w:pStyle w:val="TAC"/>
              <w:rPr>
                <w:lang w:eastAsia="zh-CN"/>
              </w:rPr>
            </w:pPr>
            <w:r w:rsidRPr="00E062F1">
              <w:rPr>
                <w:lang w:eastAsia="zh-CN"/>
              </w:rPr>
              <w:t>DC_2A-5A_n261K</w:t>
            </w:r>
          </w:p>
          <w:p w14:paraId="3B274775" w14:textId="77777777" w:rsidR="004A53CD" w:rsidRPr="00E062F1" w:rsidRDefault="004A53CD" w:rsidP="0044745F">
            <w:pPr>
              <w:pStyle w:val="TAC"/>
              <w:rPr>
                <w:lang w:eastAsia="zh-CN"/>
              </w:rPr>
            </w:pPr>
            <w:r w:rsidRPr="00E062F1">
              <w:rPr>
                <w:lang w:eastAsia="zh-CN"/>
              </w:rPr>
              <w:t>DC_2A-5A_n261L</w:t>
            </w:r>
          </w:p>
          <w:p w14:paraId="6CED2326" w14:textId="77777777" w:rsidR="004A53CD" w:rsidRPr="00E062F1" w:rsidRDefault="004A53CD" w:rsidP="0044745F">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6A6C3A" w14:textId="77777777" w:rsidR="004A53CD" w:rsidRPr="00E062F1" w:rsidRDefault="004A53CD" w:rsidP="0044745F">
            <w:pPr>
              <w:pStyle w:val="TAC"/>
              <w:rPr>
                <w:lang w:eastAsia="zh-CN"/>
              </w:rPr>
            </w:pPr>
            <w:r w:rsidRPr="00E062F1">
              <w:rPr>
                <w:lang w:eastAsia="zh-CN"/>
              </w:rPr>
              <w:t xml:space="preserve">DC_2A_n261A </w:t>
            </w:r>
          </w:p>
          <w:p w14:paraId="6DC6DDFC" w14:textId="77777777" w:rsidR="004A53CD" w:rsidRPr="00E062F1" w:rsidRDefault="004A53CD" w:rsidP="0044745F">
            <w:pPr>
              <w:pStyle w:val="TAC"/>
              <w:rPr>
                <w:noProof/>
                <w:lang w:eastAsia="zh-CN"/>
              </w:rPr>
            </w:pPr>
            <w:r w:rsidRPr="00E062F1">
              <w:rPr>
                <w:lang w:eastAsia="zh-CN"/>
              </w:rPr>
              <w:t>DC_5A_n261A</w:t>
            </w:r>
          </w:p>
        </w:tc>
      </w:tr>
      <w:tr w:rsidR="004A53CD" w:rsidRPr="00E062F1" w14:paraId="099E99F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4F254A" w14:textId="77777777" w:rsidR="004A53CD" w:rsidRPr="00E062F1" w:rsidRDefault="004A53CD" w:rsidP="0044745F">
            <w:pPr>
              <w:pStyle w:val="TAC"/>
              <w:rPr>
                <w:lang w:eastAsia="zh-CN"/>
              </w:rPr>
            </w:pPr>
            <w:r w:rsidRPr="00E062F1">
              <w:rPr>
                <w:lang w:eastAsia="zh-CN"/>
              </w:rPr>
              <w:t>DC_2A-5A_n261(A-G)</w:t>
            </w:r>
          </w:p>
          <w:p w14:paraId="1C566459" w14:textId="77777777" w:rsidR="004A53CD" w:rsidRPr="00E062F1" w:rsidRDefault="004A53CD" w:rsidP="0044745F">
            <w:pPr>
              <w:pStyle w:val="TAC"/>
              <w:rPr>
                <w:lang w:eastAsia="zh-CN"/>
              </w:rPr>
            </w:pPr>
            <w:r w:rsidRPr="00E062F1">
              <w:rPr>
                <w:lang w:eastAsia="zh-CN"/>
              </w:rPr>
              <w:t>DC_2A-5A_n261(A-H)</w:t>
            </w:r>
          </w:p>
          <w:p w14:paraId="39546ED1" w14:textId="77777777" w:rsidR="004A53CD" w:rsidRPr="00E062F1" w:rsidRDefault="004A53CD" w:rsidP="0044745F">
            <w:pPr>
              <w:pStyle w:val="TAC"/>
              <w:rPr>
                <w:lang w:eastAsia="zh-CN"/>
              </w:rPr>
            </w:pPr>
            <w:r w:rsidRPr="00E062F1">
              <w:rPr>
                <w:lang w:eastAsia="zh-CN"/>
              </w:rPr>
              <w:t>DC_2A-5A_n261(A-J)</w:t>
            </w:r>
          </w:p>
          <w:p w14:paraId="772C2283" w14:textId="77777777" w:rsidR="004A53CD" w:rsidRPr="00E062F1" w:rsidRDefault="004A53CD" w:rsidP="0044745F">
            <w:pPr>
              <w:pStyle w:val="TAC"/>
              <w:rPr>
                <w:lang w:eastAsia="zh-CN"/>
              </w:rPr>
            </w:pPr>
            <w:r w:rsidRPr="00E062F1">
              <w:rPr>
                <w:lang w:eastAsia="zh-CN"/>
              </w:rPr>
              <w:t>DC_2A-5A_n261(A-K)</w:t>
            </w:r>
          </w:p>
          <w:p w14:paraId="7334EC94" w14:textId="77777777" w:rsidR="004A53CD" w:rsidRPr="00E062F1" w:rsidRDefault="004A53CD" w:rsidP="0044745F">
            <w:pPr>
              <w:pStyle w:val="TAC"/>
              <w:rPr>
                <w:lang w:eastAsia="zh-CN"/>
              </w:rPr>
            </w:pPr>
            <w:r w:rsidRPr="00E062F1">
              <w:rPr>
                <w:lang w:eastAsia="zh-CN"/>
              </w:rPr>
              <w:t>DC_2A-5A_n261(2A-G)</w:t>
            </w:r>
          </w:p>
          <w:p w14:paraId="5064E6AC" w14:textId="77777777" w:rsidR="004A53CD" w:rsidRPr="00E062F1" w:rsidRDefault="004A53CD" w:rsidP="0044745F">
            <w:pPr>
              <w:pStyle w:val="TAC"/>
              <w:rPr>
                <w:lang w:eastAsia="zh-CN"/>
              </w:rPr>
            </w:pPr>
            <w:r w:rsidRPr="00E062F1">
              <w:rPr>
                <w:lang w:eastAsia="zh-CN"/>
              </w:rPr>
              <w:t>DC_2A-5A_n261(2A-H)</w:t>
            </w:r>
          </w:p>
          <w:p w14:paraId="49F22688" w14:textId="77777777" w:rsidR="004A53CD" w:rsidRPr="00E062F1" w:rsidRDefault="004A53CD" w:rsidP="0044745F">
            <w:pPr>
              <w:pStyle w:val="TAC"/>
              <w:rPr>
                <w:lang w:eastAsia="zh-CN"/>
              </w:rPr>
            </w:pPr>
            <w:r w:rsidRPr="00E062F1">
              <w:rPr>
                <w:lang w:eastAsia="zh-CN"/>
              </w:rPr>
              <w:t>DC_2A-5A_n261(2A-I)</w:t>
            </w:r>
          </w:p>
          <w:p w14:paraId="69BD0546" w14:textId="77777777" w:rsidR="004A53CD" w:rsidRPr="00E062F1" w:rsidRDefault="004A53CD" w:rsidP="0044745F">
            <w:pPr>
              <w:pStyle w:val="TAC"/>
              <w:rPr>
                <w:lang w:eastAsia="zh-CN"/>
              </w:rPr>
            </w:pPr>
            <w:r w:rsidRPr="00E062F1">
              <w:rPr>
                <w:lang w:eastAsia="zh-CN"/>
              </w:rPr>
              <w:t>DC_2A-5A_n261(3A-G)</w:t>
            </w:r>
          </w:p>
          <w:p w14:paraId="13802E6A" w14:textId="77777777" w:rsidR="004A53CD" w:rsidRPr="00E062F1" w:rsidRDefault="004A53CD" w:rsidP="0044745F">
            <w:pPr>
              <w:pStyle w:val="TAC"/>
              <w:rPr>
                <w:lang w:eastAsia="zh-CN"/>
              </w:rPr>
            </w:pPr>
            <w:r w:rsidRPr="00E062F1">
              <w:rPr>
                <w:lang w:eastAsia="zh-CN"/>
              </w:rPr>
              <w:t>DC_2A-5A_n261(G-H)</w:t>
            </w:r>
          </w:p>
          <w:p w14:paraId="37816622" w14:textId="77777777" w:rsidR="004A53CD" w:rsidRPr="00E062F1" w:rsidRDefault="004A53CD" w:rsidP="0044745F">
            <w:pPr>
              <w:pStyle w:val="TAC"/>
              <w:rPr>
                <w:lang w:eastAsia="zh-CN"/>
              </w:rPr>
            </w:pPr>
            <w:r w:rsidRPr="00E062F1">
              <w:rPr>
                <w:lang w:eastAsia="zh-CN"/>
              </w:rPr>
              <w:t>DC_2A-5A_n261(G-I)</w:t>
            </w:r>
          </w:p>
          <w:p w14:paraId="7A380715" w14:textId="77777777" w:rsidR="004A53CD" w:rsidRPr="00E062F1" w:rsidRDefault="004A53CD" w:rsidP="0044745F">
            <w:pPr>
              <w:pStyle w:val="TAC"/>
              <w:rPr>
                <w:lang w:eastAsia="zh-CN"/>
              </w:rPr>
            </w:pPr>
            <w:r w:rsidRPr="00E062F1">
              <w:rPr>
                <w:lang w:eastAsia="zh-CN"/>
              </w:rPr>
              <w:t>DC_2A-5A_n261(G-J)</w:t>
            </w:r>
          </w:p>
          <w:p w14:paraId="52749D93" w14:textId="77777777" w:rsidR="004A53CD" w:rsidRPr="00E062F1" w:rsidRDefault="004A53CD" w:rsidP="0044745F">
            <w:pPr>
              <w:pStyle w:val="TAC"/>
              <w:rPr>
                <w:lang w:eastAsia="zh-CN"/>
              </w:rPr>
            </w:pPr>
            <w:r w:rsidRPr="00E062F1">
              <w:rPr>
                <w:lang w:eastAsia="zh-CN"/>
              </w:rPr>
              <w:t>DC_2A-5A_n261(2G)</w:t>
            </w:r>
          </w:p>
          <w:p w14:paraId="5ECDEE70" w14:textId="77777777" w:rsidR="004A53CD" w:rsidRPr="00E062F1" w:rsidRDefault="004A53CD" w:rsidP="0044745F">
            <w:pPr>
              <w:pStyle w:val="TAC"/>
              <w:rPr>
                <w:lang w:eastAsia="zh-CN"/>
              </w:rPr>
            </w:pPr>
            <w:r w:rsidRPr="00E062F1">
              <w:rPr>
                <w:lang w:eastAsia="zh-CN"/>
              </w:rPr>
              <w:t>DC_2A-5A_n261(2H)</w:t>
            </w:r>
          </w:p>
          <w:p w14:paraId="1D4116F5"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A676E" w14:textId="77777777" w:rsidR="004A53CD" w:rsidRPr="00E062F1" w:rsidRDefault="004A53CD" w:rsidP="0044745F">
            <w:pPr>
              <w:pStyle w:val="TAC"/>
              <w:rPr>
                <w:lang w:eastAsia="zh-CN"/>
              </w:rPr>
            </w:pPr>
            <w:r w:rsidRPr="00E062F1">
              <w:rPr>
                <w:lang w:eastAsia="zh-CN"/>
              </w:rPr>
              <w:t xml:space="preserve">DC_2A_n261A </w:t>
            </w:r>
          </w:p>
          <w:p w14:paraId="40FECA2B" w14:textId="77777777" w:rsidR="004A53CD" w:rsidRPr="00E062F1" w:rsidRDefault="004A53CD" w:rsidP="0044745F">
            <w:pPr>
              <w:pStyle w:val="TAC"/>
              <w:rPr>
                <w:noProof/>
                <w:lang w:eastAsia="zh-CN"/>
              </w:rPr>
            </w:pPr>
            <w:r w:rsidRPr="00E062F1">
              <w:rPr>
                <w:lang w:eastAsia="zh-CN"/>
              </w:rPr>
              <w:t>DC_5A_n261A</w:t>
            </w:r>
          </w:p>
        </w:tc>
      </w:tr>
      <w:tr w:rsidR="004A53CD" w:rsidRPr="00E062F1" w14:paraId="009032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85FB2A" w14:textId="77777777" w:rsidR="004A53CD" w:rsidRPr="00E062F1" w:rsidRDefault="004A53CD" w:rsidP="0044745F">
            <w:pPr>
              <w:pStyle w:val="TAC"/>
              <w:rPr>
                <w:lang w:eastAsia="zh-CN"/>
              </w:rPr>
            </w:pPr>
            <w:r w:rsidRPr="00E062F1">
              <w:rPr>
                <w:lang w:eastAsia="zh-CN"/>
              </w:rPr>
              <w:t>DC_2A-5A_n261(A-G)</w:t>
            </w:r>
          </w:p>
          <w:p w14:paraId="430150F3" w14:textId="77777777" w:rsidR="004A53CD" w:rsidRPr="00E062F1" w:rsidRDefault="004A53CD" w:rsidP="0044745F">
            <w:pPr>
              <w:pStyle w:val="TAC"/>
              <w:rPr>
                <w:lang w:eastAsia="zh-CN"/>
              </w:rPr>
            </w:pPr>
            <w:r w:rsidRPr="00E062F1">
              <w:rPr>
                <w:lang w:eastAsia="zh-CN"/>
              </w:rPr>
              <w:t>DC_2A-5A_n261(2A-G)</w:t>
            </w:r>
          </w:p>
          <w:p w14:paraId="248B5A30" w14:textId="77777777" w:rsidR="004A53CD" w:rsidRPr="00E062F1" w:rsidRDefault="004A53CD" w:rsidP="0044745F">
            <w:pPr>
              <w:pStyle w:val="TAC"/>
              <w:rPr>
                <w:lang w:eastAsia="zh-CN"/>
              </w:rPr>
            </w:pPr>
            <w:r w:rsidRPr="00E062F1">
              <w:rPr>
                <w:lang w:eastAsia="zh-CN"/>
              </w:rPr>
              <w:t>DC_2A-5A_n261(3A-G)</w:t>
            </w:r>
          </w:p>
          <w:p w14:paraId="110FAA19" w14:textId="77777777" w:rsidR="004A53CD" w:rsidRPr="00E062F1" w:rsidRDefault="004A53CD" w:rsidP="0044745F">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FD3F93" w14:textId="77777777" w:rsidR="004A53CD" w:rsidRPr="00E062F1" w:rsidRDefault="004A53CD" w:rsidP="0044745F">
            <w:pPr>
              <w:pStyle w:val="TAC"/>
              <w:rPr>
                <w:lang w:eastAsia="zh-CN"/>
              </w:rPr>
            </w:pPr>
            <w:r w:rsidRPr="00E062F1">
              <w:rPr>
                <w:lang w:eastAsia="zh-CN"/>
              </w:rPr>
              <w:t xml:space="preserve">DC_2A_n261G </w:t>
            </w:r>
          </w:p>
          <w:p w14:paraId="2E7CB09D" w14:textId="77777777" w:rsidR="004A53CD" w:rsidRPr="00E062F1" w:rsidRDefault="004A53CD" w:rsidP="0044745F">
            <w:pPr>
              <w:pStyle w:val="TAC"/>
              <w:rPr>
                <w:noProof/>
                <w:lang w:eastAsia="zh-CN"/>
              </w:rPr>
            </w:pPr>
            <w:r w:rsidRPr="00E062F1">
              <w:rPr>
                <w:lang w:eastAsia="zh-CN"/>
              </w:rPr>
              <w:t>DC_5A_n261G</w:t>
            </w:r>
          </w:p>
        </w:tc>
      </w:tr>
      <w:tr w:rsidR="004A53CD" w:rsidRPr="00E062F1" w14:paraId="3ADC115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DE0833" w14:textId="77777777" w:rsidR="004A53CD" w:rsidRPr="00E062F1" w:rsidRDefault="004A53CD" w:rsidP="0044745F">
            <w:pPr>
              <w:pStyle w:val="TAC"/>
              <w:rPr>
                <w:lang w:eastAsia="zh-CN"/>
              </w:rPr>
            </w:pPr>
            <w:r w:rsidRPr="00E062F1">
              <w:rPr>
                <w:lang w:eastAsia="zh-CN"/>
              </w:rPr>
              <w:t>DC_2A-5A_n261(2A-H)</w:t>
            </w:r>
          </w:p>
          <w:p w14:paraId="7EED6BAF" w14:textId="77777777" w:rsidR="004A53CD" w:rsidRPr="00E062F1" w:rsidRDefault="004A53CD" w:rsidP="0044745F">
            <w:pPr>
              <w:pStyle w:val="TAC"/>
              <w:rPr>
                <w:lang w:eastAsia="zh-CN"/>
              </w:rPr>
            </w:pPr>
            <w:r w:rsidRPr="00E062F1">
              <w:rPr>
                <w:lang w:eastAsia="zh-CN"/>
              </w:rPr>
              <w:t>DC_2A-5A_n261(G-H)</w:t>
            </w:r>
          </w:p>
          <w:p w14:paraId="75491819" w14:textId="77777777" w:rsidR="004A53CD" w:rsidRPr="00E062F1" w:rsidRDefault="004A53CD" w:rsidP="0044745F">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2E7D48" w14:textId="77777777" w:rsidR="004A53CD" w:rsidRPr="00E062F1" w:rsidRDefault="004A53CD" w:rsidP="0044745F">
            <w:pPr>
              <w:pStyle w:val="TAC"/>
              <w:rPr>
                <w:lang w:eastAsia="zh-CN"/>
              </w:rPr>
            </w:pPr>
            <w:r w:rsidRPr="00E062F1">
              <w:rPr>
                <w:lang w:eastAsia="zh-CN"/>
              </w:rPr>
              <w:t xml:space="preserve">DC_2A_n261H </w:t>
            </w:r>
          </w:p>
          <w:p w14:paraId="6288F2EB" w14:textId="77777777" w:rsidR="004A53CD" w:rsidRPr="00E062F1" w:rsidRDefault="004A53CD" w:rsidP="0044745F">
            <w:pPr>
              <w:pStyle w:val="TAC"/>
              <w:rPr>
                <w:noProof/>
                <w:lang w:eastAsia="zh-CN"/>
              </w:rPr>
            </w:pPr>
            <w:r w:rsidRPr="00E062F1">
              <w:rPr>
                <w:lang w:eastAsia="zh-CN"/>
              </w:rPr>
              <w:t>DC_5A_n261H</w:t>
            </w:r>
          </w:p>
        </w:tc>
      </w:tr>
      <w:tr w:rsidR="004A53CD" w:rsidRPr="00E062F1" w14:paraId="7FCB7E2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911224" w14:textId="77777777" w:rsidR="004A53CD" w:rsidRPr="00E062F1" w:rsidRDefault="004A53CD" w:rsidP="0044745F">
            <w:pPr>
              <w:pStyle w:val="TAC"/>
              <w:rPr>
                <w:lang w:eastAsia="zh-CN"/>
              </w:rPr>
            </w:pPr>
            <w:r w:rsidRPr="00E062F1">
              <w:rPr>
                <w:lang w:eastAsia="zh-CN"/>
              </w:rPr>
              <w:t>DC_2A-5A_n261I</w:t>
            </w:r>
          </w:p>
          <w:p w14:paraId="0371AE06" w14:textId="77777777" w:rsidR="004A53CD" w:rsidRPr="00E062F1" w:rsidRDefault="004A53CD" w:rsidP="0044745F">
            <w:pPr>
              <w:pStyle w:val="TAC"/>
              <w:rPr>
                <w:lang w:eastAsia="zh-CN"/>
              </w:rPr>
            </w:pPr>
            <w:r w:rsidRPr="00E062F1">
              <w:rPr>
                <w:lang w:eastAsia="zh-CN"/>
              </w:rPr>
              <w:t>DC_2A-5A_n261J</w:t>
            </w:r>
          </w:p>
          <w:p w14:paraId="3B2DBF79" w14:textId="77777777" w:rsidR="004A53CD" w:rsidRPr="00E062F1" w:rsidRDefault="004A53CD" w:rsidP="0044745F">
            <w:pPr>
              <w:pStyle w:val="TAC"/>
              <w:rPr>
                <w:lang w:eastAsia="zh-CN"/>
              </w:rPr>
            </w:pPr>
            <w:r w:rsidRPr="00E062F1">
              <w:rPr>
                <w:lang w:eastAsia="zh-CN"/>
              </w:rPr>
              <w:t>DC_2A-5A_n261K</w:t>
            </w:r>
          </w:p>
          <w:p w14:paraId="65174DA3" w14:textId="77777777" w:rsidR="004A53CD" w:rsidRPr="00E062F1" w:rsidRDefault="004A53CD" w:rsidP="0044745F">
            <w:pPr>
              <w:pStyle w:val="TAC"/>
              <w:rPr>
                <w:lang w:eastAsia="zh-CN"/>
              </w:rPr>
            </w:pPr>
            <w:r w:rsidRPr="00E062F1">
              <w:rPr>
                <w:lang w:eastAsia="zh-CN"/>
              </w:rPr>
              <w:t>DC_2A-5A_n261L</w:t>
            </w:r>
          </w:p>
          <w:p w14:paraId="4A0A4766" w14:textId="77777777" w:rsidR="004A53CD" w:rsidRPr="00E062F1" w:rsidRDefault="004A53CD" w:rsidP="0044745F">
            <w:pPr>
              <w:pStyle w:val="TAC"/>
              <w:rPr>
                <w:lang w:eastAsia="zh-CN"/>
              </w:rPr>
            </w:pPr>
            <w:r w:rsidRPr="00E062F1">
              <w:rPr>
                <w:lang w:eastAsia="zh-CN"/>
              </w:rPr>
              <w:t>DC_2A-5A_n261M</w:t>
            </w:r>
          </w:p>
          <w:p w14:paraId="0761DE16" w14:textId="77777777" w:rsidR="004A53CD" w:rsidRPr="00E062F1" w:rsidRDefault="004A53CD" w:rsidP="0044745F">
            <w:pPr>
              <w:pStyle w:val="TAC"/>
              <w:rPr>
                <w:lang w:eastAsia="zh-CN"/>
              </w:rPr>
            </w:pPr>
            <w:r w:rsidRPr="00E062F1">
              <w:rPr>
                <w:lang w:eastAsia="zh-CN"/>
              </w:rPr>
              <w:t>DC_2A-5A_n261(A-J)</w:t>
            </w:r>
          </w:p>
          <w:p w14:paraId="5091B726" w14:textId="77777777" w:rsidR="004A53CD" w:rsidRPr="00E062F1" w:rsidRDefault="004A53CD" w:rsidP="0044745F">
            <w:pPr>
              <w:pStyle w:val="TAC"/>
              <w:rPr>
                <w:lang w:eastAsia="zh-CN"/>
              </w:rPr>
            </w:pPr>
            <w:r w:rsidRPr="00E062F1">
              <w:rPr>
                <w:lang w:eastAsia="zh-CN"/>
              </w:rPr>
              <w:t>DC_2A-5A_n261(A-K)</w:t>
            </w:r>
          </w:p>
          <w:p w14:paraId="012C1FC0" w14:textId="77777777" w:rsidR="004A53CD" w:rsidRPr="00E062F1" w:rsidRDefault="004A53CD" w:rsidP="0044745F">
            <w:pPr>
              <w:pStyle w:val="TAC"/>
              <w:rPr>
                <w:lang w:eastAsia="zh-CN"/>
              </w:rPr>
            </w:pPr>
            <w:r w:rsidRPr="00E062F1">
              <w:rPr>
                <w:lang w:eastAsia="zh-CN"/>
              </w:rPr>
              <w:t>DC_2A-5A_n261(2A-I)</w:t>
            </w:r>
          </w:p>
          <w:p w14:paraId="14CAAE4B" w14:textId="77777777" w:rsidR="004A53CD" w:rsidRPr="00E062F1" w:rsidRDefault="004A53CD" w:rsidP="0044745F">
            <w:pPr>
              <w:pStyle w:val="TAC"/>
              <w:rPr>
                <w:lang w:eastAsia="zh-CN"/>
              </w:rPr>
            </w:pPr>
            <w:r w:rsidRPr="00E062F1">
              <w:rPr>
                <w:lang w:eastAsia="zh-CN"/>
              </w:rPr>
              <w:t>DC_2A-5A_n261(G-I)</w:t>
            </w:r>
          </w:p>
          <w:p w14:paraId="3E8D26CC" w14:textId="77777777" w:rsidR="004A53CD" w:rsidRPr="00E062F1" w:rsidRDefault="004A53CD" w:rsidP="0044745F">
            <w:pPr>
              <w:pStyle w:val="TAC"/>
              <w:rPr>
                <w:lang w:eastAsia="zh-CN"/>
              </w:rPr>
            </w:pPr>
            <w:r w:rsidRPr="00E062F1">
              <w:rPr>
                <w:lang w:eastAsia="zh-CN"/>
              </w:rPr>
              <w:t>DC_2A-5A_n261(G-J)</w:t>
            </w:r>
          </w:p>
          <w:p w14:paraId="48164440"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52F35" w14:textId="77777777" w:rsidR="004A53CD" w:rsidRPr="00E062F1" w:rsidRDefault="004A53CD" w:rsidP="0044745F">
            <w:pPr>
              <w:pStyle w:val="TAC"/>
              <w:rPr>
                <w:lang w:eastAsia="zh-CN"/>
              </w:rPr>
            </w:pPr>
            <w:r w:rsidRPr="00E062F1">
              <w:rPr>
                <w:lang w:eastAsia="zh-CN"/>
              </w:rPr>
              <w:t xml:space="preserve">DC_2A_n261I </w:t>
            </w:r>
          </w:p>
          <w:p w14:paraId="0E30C392" w14:textId="77777777" w:rsidR="004A53CD" w:rsidRPr="00E062F1" w:rsidRDefault="004A53CD" w:rsidP="0044745F">
            <w:pPr>
              <w:pStyle w:val="TAC"/>
              <w:rPr>
                <w:noProof/>
                <w:lang w:eastAsia="zh-CN"/>
              </w:rPr>
            </w:pPr>
            <w:r w:rsidRPr="00E062F1">
              <w:rPr>
                <w:lang w:eastAsia="zh-CN"/>
              </w:rPr>
              <w:t>DC_5A_n261I</w:t>
            </w:r>
          </w:p>
        </w:tc>
      </w:tr>
      <w:tr w:rsidR="004A53CD" w:rsidRPr="00E062F1" w14:paraId="7EEC005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B4386C" w14:textId="77777777" w:rsidR="004A53CD" w:rsidRPr="00E062F1" w:rsidRDefault="004A53CD" w:rsidP="0044745F">
            <w:pPr>
              <w:pStyle w:val="TAC"/>
              <w:rPr>
                <w:noProof/>
                <w:lang w:eastAsia="zh-CN"/>
              </w:rPr>
            </w:pPr>
            <w:r w:rsidRPr="00E062F1">
              <w:rPr>
                <w:noProof/>
                <w:lang w:eastAsia="zh-CN"/>
              </w:rPr>
              <w:t>DC_2A-12A_n260A</w:t>
            </w:r>
          </w:p>
          <w:p w14:paraId="68E56A5D"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442E578A"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_n260H</w:t>
            </w:r>
          </w:p>
          <w:p w14:paraId="40E1163C"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_n260I</w:t>
            </w:r>
          </w:p>
          <w:p w14:paraId="161ED21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_n260J</w:t>
            </w:r>
          </w:p>
          <w:p w14:paraId="376F85F7"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C732FF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_n260L</w:t>
            </w:r>
          </w:p>
          <w:p w14:paraId="7A050640"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2DCDC36E" w14:textId="77777777" w:rsidR="004A53CD" w:rsidRPr="00E062F1" w:rsidRDefault="004A53CD" w:rsidP="0044745F">
            <w:pPr>
              <w:pStyle w:val="TAC"/>
              <w:rPr>
                <w:noProof/>
                <w:lang w:eastAsia="zh-CN"/>
              </w:rPr>
            </w:pPr>
            <w:r w:rsidRPr="00E062F1">
              <w:rPr>
                <w:noProof/>
                <w:lang w:eastAsia="zh-CN"/>
              </w:rPr>
              <w:t>DC_2A-2A-12A_n260A</w:t>
            </w:r>
          </w:p>
          <w:p w14:paraId="49CF284E" w14:textId="77777777" w:rsidR="004A53CD" w:rsidRPr="00E062F1" w:rsidRDefault="004A53CD" w:rsidP="0044745F">
            <w:pPr>
              <w:pStyle w:val="TAC"/>
            </w:pPr>
            <w:r w:rsidRPr="00E062F1">
              <w:t>DC_2A-2A-12A_n260G</w:t>
            </w:r>
          </w:p>
          <w:p w14:paraId="2B4A0DE8" w14:textId="77777777" w:rsidR="004A53CD" w:rsidRPr="00E062F1" w:rsidRDefault="004A53CD" w:rsidP="0044745F">
            <w:pPr>
              <w:pStyle w:val="TAC"/>
              <w:rPr>
                <w:lang w:eastAsia="fr-FR"/>
              </w:rPr>
            </w:pPr>
            <w:r w:rsidRPr="00E062F1">
              <w:t>DC_2A-2A-12A_n260H</w:t>
            </w:r>
          </w:p>
          <w:p w14:paraId="53044164" w14:textId="77777777" w:rsidR="004A53CD" w:rsidRPr="00E062F1" w:rsidRDefault="004A53CD" w:rsidP="0044745F">
            <w:pPr>
              <w:pStyle w:val="TAC"/>
              <w:rPr>
                <w:noProof/>
                <w:lang w:eastAsia="zh-CN"/>
              </w:rPr>
            </w:pPr>
            <w:r w:rsidRPr="00E062F1">
              <w:t>DC_2A-2A-12A_n260I</w:t>
            </w:r>
          </w:p>
          <w:p w14:paraId="654D7770" w14:textId="77777777" w:rsidR="004A53CD" w:rsidRPr="00E062F1" w:rsidRDefault="004A53CD" w:rsidP="0044745F">
            <w:pPr>
              <w:pStyle w:val="TAC"/>
              <w:rPr>
                <w:noProof/>
                <w:lang w:eastAsia="zh-CN"/>
              </w:rPr>
            </w:pPr>
            <w:r w:rsidRPr="00E062F1">
              <w:t>DC_2A-2A-12A_n260J</w:t>
            </w:r>
          </w:p>
          <w:p w14:paraId="67EBE2EB" w14:textId="77777777" w:rsidR="004A53CD" w:rsidRPr="00E062F1" w:rsidRDefault="004A53CD" w:rsidP="0044745F">
            <w:pPr>
              <w:pStyle w:val="TAC"/>
              <w:rPr>
                <w:noProof/>
                <w:lang w:eastAsia="zh-CN"/>
              </w:rPr>
            </w:pPr>
            <w:r w:rsidRPr="00E062F1">
              <w:t>DC_2A-2A-12A_n260K</w:t>
            </w:r>
          </w:p>
          <w:p w14:paraId="5F6D4C67" w14:textId="77777777" w:rsidR="004A53CD" w:rsidRPr="00E062F1" w:rsidRDefault="004A53CD" w:rsidP="0044745F">
            <w:pPr>
              <w:pStyle w:val="TAC"/>
              <w:rPr>
                <w:noProof/>
                <w:lang w:eastAsia="zh-CN"/>
              </w:rPr>
            </w:pPr>
            <w:r w:rsidRPr="00E062F1">
              <w:t>DC_2A-2A-12A_n260L</w:t>
            </w:r>
          </w:p>
          <w:p w14:paraId="7F18EEFF" w14:textId="77777777" w:rsidR="004A53CD" w:rsidRPr="00E062F1" w:rsidRDefault="004A53CD" w:rsidP="0044745F">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9595D5" w14:textId="77777777" w:rsidR="004A53CD" w:rsidRPr="00E062F1" w:rsidRDefault="004A53CD" w:rsidP="0044745F">
            <w:pPr>
              <w:pStyle w:val="TAC"/>
              <w:rPr>
                <w:noProof/>
                <w:lang w:eastAsia="zh-CN"/>
              </w:rPr>
            </w:pPr>
            <w:r w:rsidRPr="00E062F1">
              <w:rPr>
                <w:noProof/>
                <w:lang w:eastAsia="zh-CN"/>
              </w:rPr>
              <w:t>DC_2A_n260A</w:t>
            </w:r>
          </w:p>
          <w:p w14:paraId="57A20D7B" w14:textId="77777777" w:rsidR="004A53CD" w:rsidRPr="00E062F1" w:rsidRDefault="004A53CD" w:rsidP="0044745F">
            <w:pPr>
              <w:pStyle w:val="TAC"/>
              <w:rPr>
                <w:noProof/>
                <w:lang w:eastAsia="zh-CN"/>
              </w:rPr>
            </w:pPr>
            <w:r w:rsidRPr="00E062F1">
              <w:rPr>
                <w:noProof/>
                <w:lang w:eastAsia="zh-CN"/>
              </w:rPr>
              <w:t>DC_12A_n260A</w:t>
            </w:r>
          </w:p>
        </w:tc>
      </w:tr>
      <w:tr w:rsidR="004A53CD" w:rsidRPr="00E062F1" w14:paraId="29DDD4F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D5456C" w14:textId="77777777" w:rsidR="004A53CD" w:rsidRPr="00E062F1" w:rsidRDefault="004A53CD" w:rsidP="0044745F">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D50EFD" w14:textId="77777777" w:rsidR="004A53CD" w:rsidRPr="00E062F1" w:rsidRDefault="004A53CD" w:rsidP="0044745F">
            <w:pPr>
              <w:pStyle w:val="TAC"/>
              <w:rPr>
                <w:noProof/>
                <w:lang w:eastAsia="zh-CN"/>
              </w:rPr>
            </w:pPr>
            <w:r w:rsidRPr="00E062F1">
              <w:rPr>
                <w:noProof/>
                <w:lang w:eastAsia="zh-CN"/>
              </w:rPr>
              <w:t>DC_2A_n257A</w:t>
            </w:r>
          </w:p>
          <w:p w14:paraId="06ACAFB8" w14:textId="77777777" w:rsidR="004A53CD" w:rsidRPr="00E062F1" w:rsidRDefault="004A53CD" w:rsidP="0044745F">
            <w:pPr>
              <w:pStyle w:val="TAC"/>
              <w:rPr>
                <w:noProof/>
                <w:lang w:eastAsia="zh-CN"/>
              </w:rPr>
            </w:pPr>
            <w:r w:rsidRPr="00E062F1">
              <w:rPr>
                <w:noProof/>
                <w:lang w:eastAsia="zh-CN"/>
              </w:rPr>
              <w:t>DC_13A_n257A</w:t>
            </w:r>
          </w:p>
        </w:tc>
      </w:tr>
      <w:tr w:rsidR="004A53CD" w:rsidRPr="00E062F1" w14:paraId="62F8191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4037F6" w14:textId="77777777" w:rsidR="004A53CD" w:rsidRPr="00E062F1" w:rsidRDefault="004A53CD" w:rsidP="0044745F">
            <w:pPr>
              <w:pStyle w:val="TAC"/>
              <w:rPr>
                <w:noProof/>
                <w:lang w:eastAsia="zh-CN"/>
              </w:rPr>
            </w:pPr>
            <w:r w:rsidRPr="00E062F1">
              <w:rPr>
                <w:noProof/>
              </w:rPr>
              <w:t>DC_2A-29A_n260A</w:t>
            </w:r>
          </w:p>
          <w:p w14:paraId="40AFBA99" w14:textId="77777777" w:rsidR="004A53CD" w:rsidRPr="00E062F1" w:rsidRDefault="004A53CD" w:rsidP="0044745F">
            <w:pPr>
              <w:pStyle w:val="TAC"/>
              <w:rPr>
                <w:rFonts w:cs="Arial"/>
                <w:lang w:eastAsia="ja-JP"/>
              </w:rPr>
            </w:pPr>
            <w:r w:rsidRPr="00E062F1">
              <w:rPr>
                <w:rFonts w:cs="Arial"/>
                <w:lang w:eastAsia="ja-JP"/>
              </w:rPr>
              <w:t>DC_2A-29A_n260G</w:t>
            </w:r>
          </w:p>
          <w:p w14:paraId="30965E71" w14:textId="77777777" w:rsidR="004A53CD" w:rsidRPr="00E062F1" w:rsidRDefault="004A53CD" w:rsidP="0044745F">
            <w:pPr>
              <w:pStyle w:val="TAC"/>
              <w:rPr>
                <w:rFonts w:cs="Arial"/>
                <w:lang w:eastAsia="ja-JP"/>
              </w:rPr>
            </w:pPr>
            <w:r w:rsidRPr="00E062F1">
              <w:rPr>
                <w:rFonts w:cs="Arial"/>
                <w:lang w:eastAsia="ja-JP"/>
              </w:rPr>
              <w:t>DC_2A-29A_n260H</w:t>
            </w:r>
          </w:p>
          <w:p w14:paraId="13B1ED3F" w14:textId="77777777" w:rsidR="004A53CD" w:rsidRPr="00E062F1" w:rsidRDefault="004A53CD" w:rsidP="0044745F">
            <w:pPr>
              <w:pStyle w:val="TAC"/>
              <w:rPr>
                <w:rFonts w:cs="Arial"/>
                <w:lang w:eastAsia="ja-JP"/>
              </w:rPr>
            </w:pPr>
            <w:r w:rsidRPr="00E062F1">
              <w:rPr>
                <w:rFonts w:cs="Arial"/>
                <w:lang w:eastAsia="ja-JP"/>
              </w:rPr>
              <w:t>DC_2A-29A_n260I</w:t>
            </w:r>
          </w:p>
          <w:p w14:paraId="2BE73559" w14:textId="77777777" w:rsidR="004A53CD" w:rsidRPr="00E062F1" w:rsidRDefault="004A53CD" w:rsidP="0044745F">
            <w:pPr>
              <w:pStyle w:val="TAC"/>
              <w:rPr>
                <w:rFonts w:cs="Arial"/>
                <w:lang w:eastAsia="ja-JP"/>
              </w:rPr>
            </w:pPr>
            <w:r w:rsidRPr="00E062F1">
              <w:rPr>
                <w:rFonts w:cs="Arial"/>
                <w:lang w:eastAsia="ja-JP"/>
              </w:rPr>
              <w:t>DC_2A-29A_n260J</w:t>
            </w:r>
          </w:p>
          <w:p w14:paraId="5FF6584B" w14:textId="77777777" w:rsidR="004A53CD" w:rsidRPr="00E062F1" w:rsidRDefault="004A53CD" w:rsidP="0044745F">
            <w:pPr>
              <w:pStyle w:val="TAC"/>
              <w:rPr>
                <w:rFonts w:cs="Arial"/>
                <w:lang w:eastAsia="ja-JP"/>
              </w:rPr>
            </w:pPr>
            <w:r w:rsidRPr="00E062F1">
              <w:rPr>
                <w:rFonts w:cs="Arial"/>
                <w:lang w:eastAsia="ja-JP"/>
              </w:rPr>
              <w:t>DC_2A-29A_n260K</w:t>
            </w:r>
          </w:p>
          <w:p w14:paraId="08A62199" w14:textId="77777777" w:rsidR="004A53CD" w:rsidRPr="00E062F1" w:rsidRDefault="004A53CD" w:rsidP="0044745F">
            <w:pPr>
              <w:pStyle w:val="TAC"/>
              <w:rPr>
                <w:rFonts w:cs="Arial"/>
                <w:lang w:eastAsia="ja-JP"/>
              </w:rPr>
            </w:pPr>
            <w:r w:rsidRPr="00E062F1">
              <w:rPr>
                <w:rFonts w:cs="Arial"/>
                <w:lang w:eastAsia="ja-JP"/>
              </w:rPr>
              <w:t>DC_2A-29A_n260L</w:t>
            </w:r>
          </w:p>
          <w:p w14:paraId="686390B8" w14:textId="77777777" w:rsidR="004A53CD" w:rsidRPr="00E062F1" w:rsidRDefault="004A53CD" w:rsidP="0044745F">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B3CE24" w14:textId="77777777" w:rsidR="004A53CD" w:rsidRPr="00E062F1" w:rsidRDefault="004A53CD" w:rsidP="0044745F">
            <w:pPr>
              <w:pStyle w:val="TAC"/>
              <w:rPr>
                <w:noProof/>
                <w:lang w:eastAsia="zh-CN"/>
              </w:rPr>
            </w:pPr>
            <w:r w:rsidRPr="00E062F1">
              <w:rPr>
                <w:noProof/>
              </w:rPr>
              <w:t>DC_2A_n260A</w:t>
            </w:r>
          </w:p>
        </w:tc>
      </w:tr>
      <w:tr w:rsidR="004A53CD" w:rsidRPr="00E062F1" w14:paraId="337264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E845CD" w14:textId="77777777" w:rsidR="004A53CD" w:rsidRPr="00E062F1" w:rsidRDefault="004A53CD" w:rsidP="0044745F">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03CAA244" w14:textId="77777777" w:rsidR="004A53CD" w:rsidRPr="00E062F1" w:rsidRDefault="004A53CD" w:rsidP="0044745F">
            <w:pPr>
              <w:pStyle w:val="TAC"/>
              <w:rPr>
                <w:noProof/>
                <w:lang w:eastAsia="zh-CN"/>
              </w:rPr>
            </w:pPr>
            <w:r w:rsidRPr="00E062F1">
              <w:rPr>
                <w:noProof/>
                <w:lang w:eastAsia="zh-CN"/>
              </w:rPr>
              <w:t>DC_2A-13A_n260G</w:t>
            </w:r>
          </w:p>
          <w:p w14:paraId="0FBFC78C" w14:textId="77777777" w:rsidR="004A53CD" w:rsidRPr="00E062F1" w:rsidRDefault="004A53CD" w:rsidP="0044745F">
            <w:pPr>
              <w:pStyle w:val="TAC"/>
              <w:rPr>
                <w:noProof/>
                <w:lang w:eastAsia="zh-CN"/>
              </w:rPr>
            </w:pPr>
            <w:r w:rsidRPr="00E062F1">
              <w:rPr>
                <w:noProof/>
                <w:lang w:eastAsia="zh-CN"/>
              </w:rPr>
              <w:t>DC_2A-13A_n260H</w:t>
            </w:r>
          </w:p>
          <w:p w14:paraId="4B570C37" w14:textId="77777777" w:rsidR="004A53CD" w:rsidRPr="00E062F1" w:rsidRDefault="004A53CD" w:rsidP="0044745F">
            <w:pPr>
              <w:pStyle w:val="TAC"/>
              <w:rPr>
                <w:noProof/>
                <w:lang w:eastAsia="zh-CN"/>
              </w:rPr>
            </w:pPr>
            <w:r w:rsidRPr="00E062F1">
              <w:rPr>
                <w:noProof/>
                <w:lang w:eastAsia="zh-CN"/>
              </w:rPr>
              <w:t>DC_2A-13A_n260I</w:t>
            </w:r>
          </w:p>
          <w:p w14:paraId="657C8952" w14:textId="77777777" w:rsidR="004A53CD" w:rsidRPr="00E062F1" w:rsidRDefault="004A53CD" w:rsidP="0044745F">
            <w:pPr>
              <w:pStyle w:val="TAC"/>
              <w:rPr>
                <w:noProof/>
                <w:lang w:eastAsia="zh-CN"/>
              </w:rPr>
            </w:pPr>
            <w:r w:rsidRPr="00E062F1">
              <w:rPr>
                <w:noProof/>
                <w:lang w:eastAsia="zh-CN"/>
              </w:rPr>
              <w:t>DC_2A-13A_n260J</w:t>
            </w:r>
          </w:p>
          <w:p w14:paraId="75AD0BD7" w14:textId="77777777" w:rsidR="004A53CD" w:rsidRPr="00E062F1" w:rsidRDefault="004A53CD" w:rsidP="0044745F">
            <w:pPr>
              <w:pStyle w:val="TAC"/>
              <w:rPr>
                <w:noProof/>
                <w:lang w:eastAsia="zh-CN"/>
              </w:rPr>
            </w:pPr>
            <w:r w:rsidRPr="00E062F1">
              <w:rPr>
                <w:noProof/>
                <w:lang w:eastAsia="zh-CN"/>
              </w:rPr>
              <w:t>DC_2A-13A_n260K</w:t>
            </w:r>
          </w:p>
          <w:p w14:paraId="0AAC3D61" w14:textId="77777777" w:rsidR="004A53CD" w:rsidRPr="00E062F1" w:rsidRDefault="004A53CD" w:rsidP="0044745F">
            <w:pPr>
              <w:pStyle w:val="TAC"/>
              <w:rPr>
                <w:noProof/>
                <w:lang w:eastAsia="zh-CN"/>
              </w:rPr>
            </w:pPr>
            <w:r w:rsidRPr="00E062F1">
              <w:rPr>
                <w:noProof/>
                <w:lang w:eastAsia="zh-CN"/>
              </w:rPr>
              <w:t>DC_2A-13A_n260L</w:t>
            </w:r>
          </w:p>
          <w:p w14:paraId="0CBB78E6" w14:textId="77777777" w:rsidR="004A53CD" w:rsidRPr="00E062F1" w:rsidRDefault="004A53CD" w:rsidP="0044745F">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9CE0C" w14:textId="77777777" w:rsidR="004A53CD" w:rsidRPr="00E062F1" w:rsidRDefault="004A53CD" w:rsidP="0044745F">
            <w:pPr>
              <w:pStyle w:val="TAC"/>
              <w:rPr>
                <w:noProof/>
                <w:lang w:eastAsia="zh-CN"/>
              </w:rPr>
            </w:pPr>
            <w:r w:rsidRPr="00E062F1">
              <w:rPr>
                <w:noProof/>
                <w:lang w:eastAsia="zh-CN"/>
              </w:rPr>
              <w:t>DC_2A_n260A</w:t>
            </w:r>
          </w:p>
          <w:p w14:paraId="6C026891" w14:textId="77777777" w:rsidR="004A53CD" w:rsidRPr="00E062F1" w:rsidRDefault="004A53CD" w:rsidP="0044745F">
            <w:pPr>
              <w:pStyle w:val="TAC"/>
              <w:rPr>
                <w:noProof/>
                <w:lang w:eastAsia="zh-CN"/>
              </w:rPr>
            </w:pPr>
            <w:r w:rsidRPr="00E062F1">
              <w:rPr>
                <w:noProof/>
                <w:lang w:eastAsia="zh-CN"/>
              </w:rPr>
              <w:t>DC_13A_n260A</w:t>
            </w:r>
          </w:p>
        </w:tc>
      </w:tr>
      <w:tr w:rsidR="004A53CD" w:rsidRPr="00E062F1" w14:paraId="0EC9D67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658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w:t>
            </w:r>
          </w:p>
          <w:p w14:paraId="45306B7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w:t>
            </w:r>
          </w:p>
          <w:p w14:paraId="6D97CEA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DC_2A-13A_n260(4A)</w:t>
            </w:r>
          </w:p>
          <w:p w14:paraId="73DFEAB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DC_2A-13A_n260(5A)</w:t>
            </w:r>
          </w:p>
          <w:p w14:paraId="703CF0C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DC_2A-13A_n260(6A)</w:t>
            </w:r>
          </w:p>
          <w:p w14:paraId="6CED20C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DC_2A-13A_n260(2G)</w:t>
            </w:r>
          </w:p>
          <w:p w14:paraId="6010996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DC_2A-13A_n260(2H)</w:t>
            </w:r>
          </w:p>
          <w:p w14:paraId="77DA46D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DC_2A-13A_n260(A-G)</w:t>
            </w:r>
          </w:p>
          <w:p w14:paraId="0BDD27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DC_2A-13A_n260(A-H)</w:t>
            </w:r>
          </w:p>
          <w:p w14:paraId="3E32383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DC_2A-13A_n260(A-2G)</w:t>
            </w:r>
          </w:p>
          <w:p w14:paraId="27A33DB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DC_2A-13A_n260(2A-G)</w:t>
            </w:r>
          </w:p>
          <w:p w14:paraId="3C82937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DC_2A-13A_n260(2A-2G)</w:t>
            </w:r>
          </w:p>
          <w:p w14:paraId="7860A9E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DC_2A-13A_n260(3A-G)</w:t>
            </w:r>
          </w:p>
          <w:p w14:paraId="2F62E30D" w14:textId="77777777" w:rsidR="004A53CD" w:rsidRPr="00E062F1" w:rsidRDefault="004A53CD" w:rsidP="0044745F">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AD45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 xml:space="preserve">DC_2A_n260A </w:t>
            </w:r>
          </w:p>
          <w:p w14:paraId="354AB9E2" w14:textId="77777777" w:rsidR="004A53CD" w:rsidRPr="00E062F1" w:rsidRDefault="004A53CD" w:rsidP="0044745F">
            <w:pPr>
              <w:pStyle w:val="TAC"/>
              <w:rPr>
                <w:noProof/>
                <w:lang w:eastAsia="zh-CN"/>
              </w:rPr>
            </w:pPr>
            <w:r w:rsidRPr="00E062F1">
              <w:rPr>
                <w:rFonts w:cs="Arial"/>
                <w:color w:val="000000"/>
                <w:szCs w:val="18"/>
                <w:lang w:eastAsia="zh-CN"/>
              </w:rPr>
              <w:t>DC_13A_n260A</w:t>
            </w:r>
          </w:p>
        </w:tc>
      </w:tr>
      <w:tr w:rsidR="004A53CD" w:rsidRPr="00E062F1" w14:paraId="6546178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355205" w14:textId="77777777" w:rsidR="004A53CD" w:rsidRPr="00E062F1" w:rsidRDefault="004A53CD" w:rsidP="0044745F">
            <w:pPr>
              <w:pStyle w:val="TAC"/>
              <w:rPr>
                <w:lang w:eastAsia="zh-CN"/>
              </w:rPr>
            </w:pPr>
            <w:r w:rsidRPr="00E062F1">
              <w:rPr>
                <w:lang w:eastAsia="zh-CN"/>
              </w:rPr>
              <w:t>DC_2A-13A_n260I</w:t>
            </w:r>
          </w:p>
          <w:p w14:paraId="48986BE6" w14:textId="77777777" w:rsidR="004A53CD" w:rsidRPr="00E062F1" w:rsidRDefault="004A53CD" w:rsidP="0044745F">
            <w:pPr>
              <w:pStyle w:val="TAC"/>
              <w:rPr>
                <w:lang w:eastAsia="zh-CN"/>
              </w:rPr>
            </w:pPr>
            <w:r w:rsidRPr="00E062F1">
              <w:rPr>
                <w:lang w:eastAsia="zh-CN"/>
              </w:rPr>
              <w:t>DC_2A-13A_n260J</w:t>
            </w:r>
          </w:p>
          <w:p w14:paraId="1A70278E" w14:textId="77777777" w:rsidR="004A53CD" w:rsidRPr="00E062F1" w:rsidRDefault="004A53CD" w:rsidP="0044745F">
            <w:pPr>
              <w:pStyle w:val="TAC"/>
              <w:rPr>
                <w:lang w:eastAsia="zh-CN"/>
              </w:rPr>
            </w:pPr>
            <w:r w:rsidRPr="00E062F1">
              <w:rPr>
                <w:lang w:eastAsia="zh-CN"/>
              </w:rPr>
              <w:t>DC_2A-13A_n260K</w:t>
            </w:r>
          </w:p>
          <w:p w14:paraId="5BAA339F" w14:textId="77777777" w:rsidR="004A53CD" w:rsidRPr="00E062F1" w:rsidRDefault="004A53CD" w:rsidP="0044745F">
            <w:pPr>
              <w:pStyle w:val="TAC"/>
              <w:rPr>
                <w:lang w:eastAsia="zh-CN"/>
              </w:rPr>
            </w:pPr>
            <w:r w:rsidRPr="00E062F1">
              <w:rPr>
                <w:lang w:eastAsia="zh-CN"/>
              </w:rPr>
              <w:t>DC_2A-13A_n260L</w:t>
            </w:r>
          </w:p>
          <w:p w14:paraId="2B8B4E14" w14:textId="77777777" w:rsidR="004A53CD" w:rsidRPr="00E062F1" w:rsidRDefault="004A53CD" w:rsidP="0044745F">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3F1DA6" w14:textId="77777777" w:rsidR="004A53CD" w:rsidRPr="00E062F1" w:rsidRDefault="004A53CD" w:rsidP="0044745F">
            <w:pPr>
              <w:pStyle w:val="TAC"/>
              <w:rPr>
                <w:lang w:eastAsia="zh-CN"/>
              </w:rPr>
            </w:pPr>
            <w:r w:rsidRPr="00E062F1">
              <w:rPr>
                <w:lang w:eastAsia="zh-CN"/>
              </w:rPr>
              <w:t xml:space="preserve">DC_2A_n260I </w:t>
            </w:r>
          </w:p>
          <w:p w14:paraId="02612E9E" w14:textId="77777777" w:rsidR="004A53CD" w:rsidRPr="00E062F1" w:rsidRDefault="004A53CD" w:rsidP="0044745F">
            <w:pPr>
              <w:pStyle w:val="TAC"/>
              <w:rPr>
                <w:rFonts w:cs="Arial"/>
                <w:color w:val="000000"/>
                <w:szCs w:val="18"/>
                <w:lang w:eastAsia="zh-CN"/>
              </w:rPr>
            </w:pPr>
            <w:r w:rsidRPr="00E062F1">
              <w:rPr>
                <w:lang w:eastAsia="zh-CN"/>
              </w:rPr>
              <w:t>DC_13A_n260I</w:t>
            </w:r>
          </w:p>
        </w:tc>
      </w:tr>
      <w:tr w:rsidR="004A53CD" w:rsidRPr="00E062F1" w14:paraId="610113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23FE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w:t>
            </w:r>
          </w:p>
          <w:p w14:paraId="6A59B2C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w:t>
            </w:r>
          </w:p>
          <w:p w14:paraId="0E2BF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DC_2A-13A_n261H</w:t>
            </w:r>
          </w:p>
          <w:p w14:paraId="47D9AA5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DC_2A-13A_n261I</w:t>
            </w:r>
          </w:p>
          <w:p w14:paraId="04682AC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DC_2A-13A_n261J</w:t>
            </w:r>
          </w:p>
          <w:p w14:paraId="2B3E4BC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DC_2A-13A_n261K</w:t>
            </w:r>
          </w:p>
          <w:p w14:paraId="0FEE7E5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DC_2A-13A_n261L</w:t>
            </w:r>
          </w:p>
          <w:p w14:paraId="4B72AAE6" w14:textId="77777777" w:rsidR="004A53CD" w:rsidRPr="00E062F1" w:rsidRDefault="004A53CD" w:rsidP="0044745F">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130FB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3B4F01B3"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3261D3D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572AA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w:t>
            </w:r>
          </w:p>
          <w:p w14:paraId="080B8E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w:t>
            </w:r>
          </w:p>
          <w:p w14:paraId="3E56471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DC_2A-13A_n261(4A)</w:t>
            </w:r>
          </w:p>
          <w:p w14:paraId="0EF2410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DC_2A-13A_n261(2G)</w:t>
            </w:r>
          </w:p>
          <w:p w14:paraId="7EB6129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DC_2A-13A_n261(2H)</w:t>
            </w:r>
          </w:p>
          <w:p w14:paraId="29F3412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w:t>
            </w:r>
          </w:p>
          <w:p w14:paraId="741683F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DC_2A-13A_n261(A-H)</w:t>
            </w:r>
          </w:p>
          <w:p w14:paraId="1ED0EFE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DC_2A-13A_n261(A-I)</w:t>
            </w:r>
          </w:p>
          <w:p w14:paraId="508F1BB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DC_2A-13A_n261(A-J)</w:t>
            </w:r>
          </w:p>
          <w:p w14:paraId="1D28512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DC_2A-13A_n261(A-K)</w:t>
            </w:r>
          </w:p>
          <w:p w14:paraId="2EBDBB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DC_2A-13A_n261(A-2G)</w:t>
            </w:r>
          </w:p>
          <w:p w14:paraId="3FC94D6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DC_2A-13A_n261(A-G-H)</w:t>
            </w:r>
          </w:p>
          <w:p w14:paraId="28AB3CD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DC_2A-13A_n261(A-G-I)</w:t>
            </w:r>
          </w:p>
          <w:p w14:paraId="4C4AB8F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DC_2A-13A_n261(2A-G)</w:t>
            </w:r>
          </w:p>
          <w:p w14:paraId="69A684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DC_2A-13A_n261(2A-H)</w:t>
            </w:r>
          </w:p>
          <w:p w14:paraId="3438884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DC_2A-13A_n261(2A-I)</w:t>
            </w:r>
          </w:p>
          <w:p w14:paraId="77D1620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DC_2A-13A_n261(3A-G)</w:t>
            </w:r>
          </w:p>
          <w:p w14:paraId="36A9F2D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DC_2A-13A_n261(G-H)</w:t>
            </w:r>
          </w:p>
          <w:p w14:paraId="30D615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DC_2A-13A_n261(G-I)</w:t>
            </w:r>
          </w:p>
          <w:p w14:paraId="200C1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DC_2A-13A_n261(G-J)</w:t>
            </w:r>
          </w:p>
          <w:p w14:paraId="0B055246" w14:textId="77777777" w:rsidR="004A53CD" w:rsidRPr="00E062F1" w:rsidRDefault="004A53CD" w:rsidP="0044745F">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1FD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26C6C434"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72AFD1A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097802" w14:textId="77777777" w:rsidR="004A53CD" w:rsidRPr="00E062F1" w:rsidRDefault="004A53CD" w:rsidP="0044745F">
            <w:pPr>
              <w:pStyle w:val="TAC"/>
              <w:rPr>
                <w:lang w:eastAsia="zh-CN"/>
              </w:rPr>
            </w:pPr>
            <w:r w:rsidRPr="00E062F1">
              <w:rPr>
                <w:lang w:eastAsia="zh-CN"/>
              </w:rPr>
              <w:t>DC_2A-13A_n261(A-G)</w:t>
            </w:r>
          </w:p>
          <w:p w14:paraId="7C4DE3CD" w14:textId="77777777" w:rsidR="004A53CD" w:rsidRPr="00E062F1" w:rsidRDefault="004A53CD" w:rsidP="0044745F">
            <w:pPr>
              <w:pStyle w:val="TAC"/>
              <w:rPr>
                <w:lang w:eastAsia="zh-CN"/>
              </w:rPr>
            </w:pPr>
            <w:r w:rsidRPr="00E062F1">
              <w:rPr>
                <w:lang w:eastAsia="zh-CN"/>
              </w:rPr>
              <w:t>DC_2A-13A_n261(2A-G)</w:t>
            </w:r>
          </w:p>
          <w:p w14:paraId="53293212" w14:textId="77777777" w:rsidR="004A53CD" w:rsidRPr="00E062F1" w:rsidRDefault="004A53CD" w:rsidP="0044745F">
            <w:pPr>
              <w:pStyle w:val="TAC"/>
              <w:rPr>
                <w:lang w:eastAsia="zh-CN"/>
              </w:rPr>
            </w:pPr>
            <w:r w:rsidRPr="00E062F1">
              <w:rPr>
                <w:lang w:eastAsia="zh-CN"/>
              </w:rPr>
              <w:t>DC_2A-13A_n261(3A-G)</w:t>
            </w:r>
          </w:p>
          <w:p w14:paraId="6E72CD74" w14:textId="77777777" w:rsidR="004A53CD" w:rsidRPr="00E062F1" w:rsidRDefault="004A53CD" w:rsidP="0044745F">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40D114" w14:textId="77777777" w:rsidR="004A53CD" w:rsidRPr="00E062F1" w:rsidRDefault="004A53CD" w:rsidP="0044745F">
            <w:pPr>
              <w:pStyle w:val="TAC"/>
              <w:rPr>
                <w:lang w:eastAsia="zh-CN"/>
              </w:rPr>
            </w:pPr>
            <w:r w:rsidRPr="00E062F1">
              <w:rPr>
                <w:lang w:eastAsia="zh-CN"/>
              </w:rPr>
              <w:t>DC_2A_n261G</w:t>
            </w:r>
          </w:p>
          <w:p w14:paraId="62A1C282" w14:textId="77777777" w:rsidR="004A53CD" w:rsidRPr="00E062F1" w:rsidRDefault="004A53CD" w:rsidP="0044745F">
            <w:pPr>
              <w:pStyle w:val="TAC"/>
              <w:rPr>
                <w:szCs w:val="18"/>
                <w:lang w:eastAsia="zh-CN"/>
              </w:rPr>
            </w:pPr>
            <w:r w:rsidRPr="00E062F1">
              <w:rPr>
                <w:lang w:eastAsia="zh-CN"/>
              </w:rPr>
              <w:t>DC_13A_n261G</w:t>
            </w:r>
          </w:p>
        </w:tc>
      </w:tr>
      <w:tr w:rsidR="004A53CD" w:rsidRPr="00E062F1" w14:paraId="504D500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0C2C52" w14:textId="77777777" w:rsidR="004A53CD" w:rsidRPr="00E062F1" w:rsidRDefault="004A53CD" w:rsidP="0044745F">
            <w:pPr>
              <w:pStyle w:val="TAC"/>
              <w:rPr>
                <w:lang w:eastAsia="zh-CN"/>
              </w:rPr>
            </w:pPr>
            <w:r w:rsidRPr="00E062F1">
              <w:rPr>
                <w:lang w:eastAsia="zh-CN"/>
              </w:rPr>
              <w:t>DC_2A-13A_n261(A-H)</w:t>
            </w:r>
          </w:p>
          <w:p w14:paraId="140D2879" w14:textId="77777777" w:rsidR="004A53CD" w:rsidRPr="00E062F1" w:rsidRDefault="004A53CD" w:rsidP="0044745F">
            <w:pPr>
              <w:pStyle w:val="TAC"/>
              <w:rPr>
                <w:lang w:eastAsia="zh-CN"/>
              </w:rPr>
            </w:pPr>
            <w:r w:rsidRPr="00E062F1">
              <w:rPr>
                <w:lang w:eastAsia="zh-CN"/>
              </w:rPr>
              <w:t>DC_2A-13A_n261(2A-H)</w:t>
            </w:r>
          </w:p>
          <w:p w14:paraId="57D665E6" w14:textId="77777777" w:rsidR="004A53CD" w:rsidRPr="00E062F1" w:rsidRDefault="004A53CD" w:rsidP="0044745F">
            <w:pPr>
              <w:pStyle w:val="TAC"/>
              <w:rPr>
                <w:lang w:eastAsia="zh-CN"/>
              </w:rPr>
            </w:pPr>
            <w:r w:rsidRPr="00E062F1">
              <w:rPr>
                <w:lang w:eastAsia="zh-CN"/>
              </w:rPr>
              <w:t>DC_2A-13A_n261(G-H)</w:t>
            </w:r>
          </w:p>
          <w:p w14:paraId="57100E62" w14:textId="77777777" w:rsidR="004A53CD" w:rsidRPr="00E062F1" w:rsidRDefault="004A53CD" w:rsidP="0044745F">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0499AC" w14:textId="77777777" w:rsidR="004A53CD" w:rsidRPr="00E062F1" w:rsidRDefault="004A53CD" w:rsidP="0044745F">
            <w:pPr>
              <w:pStyle w:val="TAC"/>
              <w:rPr>
                <w:lang w:eastAsia="zh-CN"/>
              </w:rPr>
            </w:pPr>
            <w:r w:rsidRPr="00E062F1">
              <w:rPr>
                <w:lang w:eastAsia="zh-CN"/>
              </w:rPr>
              <w:t>DC_2A_n261H</w:t>
            </w:r>
          </w:p>
          <w:p w14:paraId="31882DAF" w14:textId="77777777" w:rsidR="004A53CD" w:rsidRPr="00E062F1" w:rsidRDefault="004A53CD" w:rsidP="0044745F">
            <w:pPr>
              <w:pStyle w:val="TAC"/>
              <w:rPr>
                <w:szCs w:val="18"/>
                <w:lang w:eastAsia="zh-CN"/>
              </w:rPr>
            </w:pPr>
            <w:r w:rsidRPr="00E062F1">
              <w:rPr>
                <w:lang w:eastAsia="zh-CN"/>
              </w:rPr>
              <w:t>DC_13A_n261H</w:t>
            </w:r>
          </w:p>
        </w:tc>
      </w:tr>
      <w:tr w:rsidR="004A53CD" w:rsidRPr="00E062F1" w14:paraId="08A40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038132" w14:textId="77777777" w:rsidR="004A53CD" w:rsidRPr="00E062F1" w:rsidRDefault="004A53CD" w:rsidP="0044745F">
            <w:pPr>
              <w:pStyle w:val="TAC"/>
              <w:rPr>
                <w:rFonts w:cs="Arial"/>
                <w:szCs w:val="18"/>
              </w:rPr>
            </w:pPr>
            <w:r w:rsidRPr="00E062F1">
              <w:rPr>
                <w:rFonts w:cs="Arial"/>
                <w:szCs w:val="18"/>
              </w:rPr>
              <w:t>DC_2A-14A_n260A</w:t>
            </w:r>
          </w:p>
          <w:p w14:paraId="3E80298A" w14:textId="77777777" w:rsidR="004A53CD" w:rsidRPr="00E062F1" w:rsidRDefault="004A53CD" w:rsidP="0044745F">
            <w:pPr>
              <w:pStyle w:val="TAC"/>
              <w:rPr>
                <w:rFonts w:cs="Arial"/>
                <w:szCs w:val="18"/>
                <w:lang w:eastAsia="fr-FR"/>
              </w:rPr>
            </w:pPr>
            <w:r w:rsidRPr="00E062F1">
              <w:rPr>
                <w:rFonts w:cs="Arial"/>
                <w:szCs w:val="18"/>
              </w:rPr>
              <w:t>DC_2A-14A_n260G</w:t>
            </w:r>
          </w:p>
          <w:p w14:paraId="55C66CD2" w14:textId="77777777" w:rsidR="004A53CD" w:rsidRPr="00E062F1" w:rsidRDefault="004A53CD" w:rsidP="0044745F">
            <w:pPr>
              <w:pStyle w:val="TAC"/>
              <w:rPr>
                <w:rFonts w:cs="Arial"/>
                <w:szCs w:val="18"/>
              </w:rPr>
            </w:pPr>
            <w:r w:rsidRPr="00E062F1">
              <w:rPr>
                <w:rFonts w:cs="Arial"/>
                <w:szCs w:val="18"/>
              </w:rPr>
              <w:t>DC_2A-14A_n260H</w:t>
            </w:r>
          </w:p>
          <w:p w14:paraId="38499E63" w14:textId="77777777" w:rsidR="004A53CD" w:rsidRPr="00E062F1" w:rsidRDefault="004A53CD" w:rsidP="0044745F">
            <w:pPr>
              <w:pStyle w:val="TAC"/>
              <w:rPr>
                <w:rFonts w:cs="Arial"/>
                <w:szCs w:val="18"/>
              </w:rPr>
            </w:pPr>
            <w:r w:rsidRPr="00E062F1">
              <w:rPr>
                <w:rFonts w:cs="Arial"/>
                <w:szCs w:val="18"/>
              </w:rPr>
              <w:t>DC_2A-14A_n260I</w:t>
            </w:r>
          </w:p>
          <w:p w14:paraId="7B4E1D98" w14:textId="77777777" w:rsidR="004A53CD" w:rsidRPr="00E062F1" w:rsidRDefault="004A53CD" w:rsidP="0044745F">
            <w:pPr>
              <w:pStyle w:val="TAC"/>
              <w:rPr>
                <w:rFonts w:cs="Arial"/>
                <w:szCs w:val="18"/>
              </w:rPr>
            </w:pPr>
            <w:r w:rsidRPr="00E062F1">
              <w:rPr>
                <w:rFonts w:cs="Arial"/>
                <w:szCs w:val="18"/>
              </w:rPr>
              <w:t>DC_2A-14A_n260J</w:t>
            </w:r>
          </w:p>
          <w:p w14:paraId="7ED2440E" w14:textId="77777777" w:rsidR="004A53CD" w:rsidRPr="00E062F1" w:rsidRDefault="004A53CD" w:rsidP="0044745F">
            <w:pPr>
              <w:pStyle w:val="TAC"/>
              <w:rPr>
                <w:rFonts w:cs="Arial"/>
                <w:szCs w:val="18"/>
              </w:rPr>
            </w:pPr>
            <w:r w:rsidRPr="00E062F1">
              <w:rPr>
                <w:rFonts w:cs="Arial"/>
                <w:szCs w:val="18"/>
              </w:rPr>
              <w:t>DC_2A-14A_n260K</w:t>
            </w:r>
          </w:p>
          <w:p w14:paraId="6389C665" w14:textId="77777777" w:rsidR="004A53CD" w:rsidRPr="00E062F1" w:rsidRDefault="004A53CD" w:rsidP="0044745F">
            <w:pPr>
              <w:pStyle w:val="TAC"/>
              <w:rPr>
                <w:rFonts w:cs="Arial"/>
                <w:szCs w:val="18"/>
              </w:rPr>
            </w:pPr>
            <w:r w:rsidRPr="00E062F1">
              <w:rPr>
                <w:rFonts w:cs="Arial"/>
                <w:szCs w:val="18"/>
              </w:rPr>
              <w:t>DC_2A-14A_n260L</w:t>
            </w:r>
          </w:p>
          <w:p w14:paraId="378CED87" w14:textId="77777777" w:rsidR="004A53CD" w:rsidRPr="00E062F1" w:rsidRDefault="004A53CD" w:rsidP="0044745F">
            <w:pPr>
              <w:pStyle w:val="TAC"/>
              <w:rPr>
                <w:rFonts w:cs="Arial"/>
                <w:szCs w:val="18"/>
              </w:rPr>
            </w:pPr>
            <w:r w:rsidRPr="00E062F1">
              <w:rPr>
                <w:rFonts w:cs="Arial"/>
                <w:szCs w:val="18"/>
              </w:rPr>
              <w:t>DC_2A-14A_n260M</w:t>
            </w:r>
          </w:p>
          <w:p w14:paraId="34812FE8" w14:textId="77777777" w:rsidR="004A53CD" w:rsidRPr="00E062F1" w:rsidRDefault="004A53CD" w:rsidP="0044745F">
            <w:pPr>
              <w:pStyle w:val="TAC"/>
              <w:rPr>
                <w:rFonts w:cs="Arial"/>
                <w:szCs w:val="18"/>
              </w:rPr>
            </w:pPr>
            <w:r w:rsidRPr="00E062F1">
              <w:rPr>
                <w:rFonts w:cs="Arial"/>
                <w:szCs w:val="18"/>
              </w:rPr>
              <w:t>DC_2A-2A-14A_n260A</w:t>
            </w:r>
          </w:p>
          <w:p w14:paraId="5B17A548" w14:textId="77777777" w:rsidR="004A53CD" w:rsidRPr="00E062F1" w:rsidRDefault="004A53CD" w:rsidP="0044745F">
            <w:pPr>
              <w:pStyle w:val="TAC"/>
              <w:rPr>
                <w:rFonts w:cs="Arial"/>
                <w:szCs w:val="18"/>
              </w:rPr>
            </w:pPr>
            <w:r w:rsidRPr="00E062F1">
              <w:rPr>
                <w:rFonts w:cs="Arial"/>
                <w:szCs w:val="18"/>
              </w:rPr>
              <w:t>DC_2A-2A-14A_n260G</w:t>
            </w:r>
          </w:p>
          <w:p w14:paraId="352C985E" w14:textId="77777777" w:rsidR="004A53CD" w:rsidRPr="00E062F1" w:rsidRDefault="004A53CD" w:rsidP="0044745F">
            <w:pPr>
              <w:pStyle w:val="TAC"/>
              <w:rPr>
                <w:rFonts w:cs="Arial"/>
                <w:szCs w:val="18"/>
              </w:rPr>
            </w:pPr>
            <w:r w:rsidRPr="00E062F1">
              <w:rPr>
                <w:rFonts w:cs="Arial"/>
                <w:szCs w:val="18"/>
              </w:rPr>
              <w:t>DC_2A-2A-14A_n260H</w:t>
            </w:r>
          </w:p>
          <w:p w14:paraId="0ADE267E" w14:textId="77777777" w:rsidR="004A53CD" w:rsidRPr="00E062F1" w:rsidRDefault="004A53CD" w:rsidP="0044745F">
            <w:pPr>
              <w:pStyle w:val="TAC"/>
              <w:rPr>
                <w:rFonts w:cs="Arial"/>
                <w:szCs w:val="18"/>
              </w:rPr>
            </w:pPr>
            <w:r w:rsidRPr="00E062F1">
              <w:rPr>
                <w:rFonts w:cs="Arial"/>
                <w:szCs w:val="18"/>
              </w:rPr>
              <w:t>DC_2A-2A-14A_n260I</w:t>
            </w:r>
          </w:p>
          <w:p w14:paraId="0777692C" w14:textId="77777777" w:rsidR="004A53CD" w:rsidRPr="00E062F1" w:rsidRDefault="004A53CD" w:rsidP="0044745F">
            <w:pPr>
              <w:pStyle w:val="TAC"/>
              <w:rPr>
                <w:rFonts w:cs="Arial"/>
                <w:szCs w:val="18"/>
              </w:rPr>
            </w:pPr>
            <w:r w:rsidRPr="00E062F1">
              <w:rPr>
                <w:rFonts w:cs="Arial"/>
                <w:szCs w:val="18"/>
              </w:rPr>
              <w:t>DC_2A-2A-14A_n260J</w:t>
            </w:r>
          </w:p>
          <w:p w14:paraId="0B0A75B5" w14:textId="77777777" w:rsidR="004A53CD" w:rsidRPr="00E062F1" w:rsidRDefault="004A53CD" w:rsidP="0044745F">
            <w:pPr>
              <w:pStyle w:val="TAC"/>
              <w:rPr>
                <w:rFonts w:cs="Arial"/>
                <w:szCs w:val="18"/>
              </w:rPr>
            </w:pPr>
            <w:r w:rsidRPr="00E062F1">
              <w:rPr>
                <w:rFonts w:cs="Arial"/>
                <w:szCs w:val="18"/>
              </w:rPr>
              <w:t>DC_2A-2A-14A_n260K</w:t>
            </w:r>
          </w:p>
          <w:p w14:paraId="2B52677D" w14:textId="77777777" w:rsidR="004A53CD" w:rsidRPr="00E062F1" w:rsidRDefault="004A53CD" w:rsidP="0044745F">
            <w:pPr>
              <w:pStyle w:val="TAC"/>
              <w:rPr>
                <w:rFonts w:cs="Arial"/>
                <w:szCs w:val="18"/>
              </w:rPr>
            </w:pPr>
            <w:r w:rsidRPr="00E062F1">
              <w:rPr>
                <w:rFonts w:cs="Arial"/>
                <w:szCs w:val="18"/>
              </w:rPr>
              <w:t>DC_2A-2A-14A_n260L</w:t>
            </w:r>
          </w:p>
          <w:p w14:paraId="1358EBDF" w14:textId="77777777" w:rsidR="004A53CD" w:rsidRPr="00E062F1" w:rsidRDefault="004A53CD" w:rsidP="0044745F">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D8C19" w14:textId="77777777" w:rsidR="004A53CD" w:rsidRPr="00E062F1" w:rsidRDefault="004A53CD" w:rsidP="0044745F">
            <w:pPr>
              <w:pStyle w:val="TAC"/>
              <w:rPr>
                <w:rFonts w:cs="Arial"/>
                <w:szCs w:val="18"/>
              </w:rPr>
            </w:pPr>
            <w:r w:rsidRPr="00E062F1">
              <w:rPr>
                <w:rFonts w:cs="Arial"/>
                <w:szCs w:val="18"/>
              </w:rPr>
              <w:t>DC_2A_n260A</w:t>
            </w:r>
          </w:p>
          <w:p w14:paraId="00D47CDE" w14:textId="77777777" w:rsidR="004A53CD" w:rsidRPr="00E062F1" w:rsidRDefault="004A53CD" w:rsidP="0044745F">
            <w:pPr>
              <w:pStyle w:val="TAC"/>
              <w:rPr>
                <w:rFonts w:cs="Arial"/>
                <w:szCs w:val="18"/>
                <w:lang w:eastAsia="fr-FR"/>
              </w:rPr>
            </w:pPr>
            <w:r w:rsidRPr="00E062F1">
              <w:rPr>
                <w:rFonts w:cs="Arial"/>
                <w:szCs w:val="18"/>
              </w:rPr>
              <w:t>DC_2A_n260G</w:t>
            </w:r>
          </w:p>
          <w:p w14:paraId="72C705B2" w14:textId="77777777" w:rsidR="004A53CD" w:rsidRPr="00E062F1" w:rsidRDefault="004A53CD" w:rsidP="0044745F">
            <w:pPr>
              <w:pStyle w:val="TAC"/>
              <w:rPr>
                <w:rFonts w:cs="Arial"/>
                <w:szCs w:val="18"/>
              </w:rPr>
            </w:pPr>
            <w:r w:rsidRPr="00E062F1">
              <w:rPr>
                <w:rFonts w:cs="Arial"/>
                <w:szCs w:val="18"/>
              </w:rPr>
              <w:t>DC_2A_n260H</w:t>
            </w:r>
          </w:p>
          <w:p w14:paraId="58326E95" w14:textId="77777777" w:rsidR="004A53CD" w:rsidRPr="00E062F1" w:rsidRDefault="004A53CD" w:rsidP="0044745F">
            <w:pPr>
              <w:pStyle w:val="TAC"/>
              <w:rPr>
                <w:rFonts w:cs="Arial"/>
                <w:szCs w:val="18"/>
              </w:rPr>
            </w:pPr>
            <w:r w:rsidRPr="00E062F1">
              <w:rPr>
                <w:rFonts w:cs="Arial"/>
                <w:szCs w:val="18"/>
              </w:rPr>
              <w:t>DC_2A_n260I</w:t>
            </w:r>
          </w:p>
          <w:p w14:paraId="21C92552" w14:textId="77777777" w:rsidR="004A53CD" w:rsidRPr="00E062F1" w:rsidRDefault="004A53CD" w:rsidP="0044745F">
            <w:pPr>
              <w:pStyle w:val="TAC"/>
              <w:rPr>
                <w:rFonts w:cs="Arial"/>
                <w:szCs w:val="18"/>
              </w:rPr>
            </w:pPr>
            <w:r w:rsidRPr="00E062F1">
              <w:rPr>
                <w:rFonts w:cs="Arial"/>
                <w:szCs w:val="18"/>
              </w:rPr>
              <w:t>DC_2A_n260J</w:t>
            </w:r>
          </w:p>
          <w:p w14:paraId="3CA97070" w14:textId="77777777" w:rsidR="004A53CD" w:rsidRPr="00E062F1" w:rsidRDefault="004A53CD" w:rsidP="0044745F">
            <w:pPr>
              <w:pStyle w:val="TAC"/>
              <w:rPr>
                <w:rFonts w:cs="Arial"/>
                <w:szCs w:val="18"/>
              </w:rPr>
            </w:pPr>
            <w:r w:rsidRPr="00E062F1">
              <w:rPr>
                <w:rFonts w:cs="Arial"/>
                <w:szCs w:val="18"/>
              </w:rPr>
              <w:t>DC_2A_n260K</w:t>
            </w:r>
          </w:p>
          <w:p w14:paraId="4B4B54A0" w14:textId="77777777" w:rsidR="004A53CD" w:rsidRPr="00E062F1" w:rsidRDefault="004A53CD" w:rsidP="0044745F">
            <w:pPr>
              <w:pStyle w:val="TAC"/>
              <w:rPr>
                <w:rFonts w:cs="Arial"/>
                <w:szCs w:val="18"/>
              </w:rPr>
            </w:pPr>
            <w:r w:rsidRPr="00E062F1">
              <w:rPr>
                <w:rFonts w:cs="Arial"/>
                <w:szCs w:val="18"/>
              </w:rPr>
              <w:t>DC_2A_n260L</w:t>
            </w:r>
          </w:p>
          <w:p w14:paraId="23FA5319" w14:textId="77777777" w:rsidR="004A53CD" w:rsidRPr="00E062F1" w:rsidRDefault="004A53CD" w:rsidP="0044745F">
            <w:pPr>
              <w:pStyle w:val="TAC"/>
              <w:rPr>
                <w:rFonts w:cs="Arial"/>
                <w:szCs w:val="18"/>
              </w:rPr>
            </w:pPr>
            <w:r w:rsidRPr="00E062F1">
              <w:rPr>
                <w:rFonts w:cs="Arial"/>
                <w:szCs w:val="18"/>
              </w:rPr>
              <w:t>DC_2A_n260M</w:t>
            </w:r>
          </w:p>
          <w:p w14:paraId="555298CF" w14:textId="77777777" w:rsidR="004A53CD" w:rsidRPr="00E062F1" w:rsidRDefault="004A53CD" w:rsidP="0044745F">
            <w:pPr>
              <w:pStyle w:val="TAC"/>
              <w:rPr>
                <w:rFonts w:cs="Arial"/>
                <w:szCs w:val="18"/>
              </w:rPr>
            </w:pPr>
            <w:r w:rsidRPr="00E062F1">
              <w:rPr>
                <w:rFonts w:cs="Arial"/>
                <w:szCs w:val="18"/>
              </w:rPr>
              <w:t>DC_14A_n260A</w:t>
            </w:r>
          </w:p>
          <w:p w14:paraId="5CBD15EA" w14:textId="77777777" w:rsidR="004A53CD" w:rsidRPr="00E062F1" w:rsidRDefault="004A53CD" w:rsidP="0044745F">
            <w:pPr>
              <w:pStyle w:val="TAC"/>
              <w:rPr>
                <w:rFonts w:cs="Arial"/>
                <w:szCs w:val="18"/>
              </w:rPr>
            </w:pPr>
            <w:r w:rsidRPr="00E062F1">
              <w:rPr>
                <w:rFonts w:cs="Arial"/>
                <w:szCs w:val="18"/>
              </w:rPr>
              <w:t>DC_14A_n260G</w:t>
            </w:r>
          </w:p>
          <w:p w14:paraId="5CFE8E3E" w14:textId="77777777" w:rsidR="004A53CD" w:rsidRPr="00E062F1" w:rsidRDefault="004A53CD" w:rsidP="0044745F">
            <w:pPr>
              <w:pStyle w:val="TAC"/>
              <w:rPr>
                <w:rFonts w:cs="Arial"/>
                <w:szCs w:val="18"/>
              </w:rPr>
            </w:pPr>
            <w:r w:rsidRPr="00E062F1">
              <w:rPr>
                <w:rFonts w:cs="Arial"/>
                <w:szCs w:val="18"/>
              </w:rPr>
              <w:t>DC_14A_n260H</w:t>
            </w:r>
          </w:p>
          <w:p w14:paraId="2CA3D15E" w14:textId="77777777" w:rsidR="004A53CD" w:rsidRPr="00E062F1" w:rsidRDefault="004A53CD" w:rsidP="0044745F">
            <w:pPr>
              <w:pStyle w:val="TAC"/>
              <w:rPr>
                <w:rFonts w:cs="Arial"/>
                <w:szCs w:val="18"/>
              </w:rPr>
            </w:pPr>
            <w:r w:rsidRPr="00E062F1">
              <w:rPr>
                <w:rFonts w:cs="Arial"/>
                <w:szCs w:val="18"/>
              </w:rPr>
              <w:t>DC_14A_n260I</w:t>
            </w:r>
          </w:p>
          <w:p w14:paraId="23A3CBC2" w14:textId="77777777" w:rsidR="004A53CD" w:rsidRPr="00E062F1" w:rsidRDefault="004A53CD" w:rsidP="0044745F">
            <w:pPr>
              <w:pStyle w:val="TAC"/>
              <w:rPr>
                <w:rFonts w:cs="Arial"/>
                <w:szCs w:val="18"/>
              </w:rPr>
            </w:pPr>
            <w:r w:rsidRPr="00E062F1">
              <w:rPr>
                <w:rFonts w:cs="Arial"/>
                <w:szCs w:val="18"/>
              </w:rPr>
              <w:t>DC_14A_n260J</w:t>
            </w:r>
          </w:p>
          <w:p w14:paraId="5DCC8553" w14:textId="77777777" w:rsidR="004A53CD" w:rsidRPr="00E062F1" w:rsidRDefault="004A53CD" w:rsidP="0044745F">
            <w:pPr>
              <w:pStyle w:val="TAC"/>
              <w:rPr>
                <w:rFonts w:cs="Arial"/>
                <w:szCs w:val="18"/>
              </w:rPr>
            </w:pPr>
            <w:r w:rsidRPr="00E062F1">
              <w:rPr>
                <w:rFonts w:cs="Arial"/>
                <w:szCs w:val="18"/>
              </w:rPr>
              <w:t>DC_14A_n260K</w:t>
            </w:r>
          </w:p>
          <w:p w14:paraId="0A23B5AB" w14:textId="77777777" w:rsidR="004A53CD" w:rsidRPr="00E062F1" w:rsidRDefault="004A53CD" w:rsidP="0044745F">
            <w:pPr>
              <w:pStyle w:val="TAC"/>
              <w:rPr>
                <w:rFonts w:cs="Arial"/>
                <w:szCs w:val="18"/>
              </w:rPr>
            </w:pPr>
            <w:r w:rsidRPr="00E062F1">
              <w:rPr>
                <w:rFonts w:cs="Arial"/>
                <w:szCs w:val="18"/>
              </w:rPr>
              <w:t>DC_14A_n260L</w:t>
            </w:r>
          </w:p>
          <w:p w14:paraId="16FD25E8" w14:textId="77777777" w:rsidR="004A53CD" w:rsidRPr="00E062F1" w:rsidRDefault="004A53CD" w:rsidP="0044745F">
            <w:pPr>
              <w:pStyle w:val="TAC"/>
              <w:rPr>
                <w:noProof/>
                <w:lang w:eastAsia="zh-CN"/>
              </w:rPr>
            </w:pPr>
            <w:r w:rsidRPr="00E062F1">
              <w:rPr>
                <w:rFonts w:cs="Arial"/>
                <w:szCs w:val="18"/>
              </w:rPr>
              <w:t>DC_14A_n260M</w:t>
            </w:r>
          </w:p>
        </w:tc>
      </w:tr>
      <w:tr w:rsidR="004A53CD" w:rsidRPr="00E062F1" w14:paraId="5B80349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6F3AC0" w14:textId="77777777" w:rsidR="004A53CD" w:rsidRPr="00E062F1" w:rsidRDefault="004A53CD" w:rsidP="0044745F">
            <w:pPr>
              <w:pStyle w:val="TAC"/>
              <w:rPr>
                <w:noProof/>
                <w:lang w:eastAsia="zh-CN"/>
              </w:rPr>
            </w:pPr>
            <w:r w:rsidRPr="00E062F1">
              <w:rPr>
                <w:noProof/>
                <w:lang w:eastAsia="zh-CN"/>
              </w:rPr>
              <w:t>DC_2A-30A_n260A</w:t>
            </w:r>
          </w:p>
          <w:p w14:paraId="212D896E"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AFE04D8"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_n260H</w:t>
            </w:r>
          </w:p>
          <w:p w14:paraId="2E0CC20A"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A7CBEF1"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EB5FE10"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6E095D7"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_n260L</w:t>
            </w:r>
          </w:p>
          <w:p w14:paraId="70E10D6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CC2062" w14:textId="77777777" w:rsidR="004A53CD" w:rsidRPr="00E062F1" w:rsidRDefault="004A53CD" w:rsidP="0044745F">
            <w:pPr>
              <w:pStyle w:val="TAC"/>
              <w:rPr>
                <w:noProof/>
                <w:lang w:eastAsia="zh-CN"/>
              </w:rPr>
            </w:pPr>
            <w:r w:rsidRPr="00E062F1">
              <w:rPr>
                <w:noProof/>
                <w:lang w:eastAsia="zh-CN"/>
              </w:rPr>
              <w:t>DC_2A_n260A</w:t>
            </w:r>
          </w:p>
          <w:p w14:paraId="2602FBBC"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13E8F15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6F324A" w14:textId="77777777" w:rsidR="004A53CD" w:rsidRPr="00E062F1" w:rsidRDefault="004A53CD" w:rsidP="0044745F">
            <w:pPr>
              <w:pStyle w:val="TAC"/>
              <w:rPr>
                <w:noProof/>
                <w:lang w:eastAsia="zh-CN"/>
              </w:rPr>
            </w:pPr>
            <w:r w:rsidRPr="00E062F1">
              <w:rPr>
                <w:noProof/>
                <w:lang w:eastAsia="zh-CN"/>
              </w:rPr>
              <w:t>DC_2A-2A-30A_n260A</w:t>
            </w:r>
          </w:p>
          <w:p w14:paraId="24E9371F" w14:textId="77777777" w:rsidR="004A53CD" w:rsidRPr="00E062F1" w:rsidRDefault="004A53CD" w:rsidP="0044745F">
            <w:pPr>
              <w:pStyle w:val="TAC"/>
            </w:pPr>
            <w:r w:rsidRPr="00E062F1">
              <w:t>DC_2A-2A-30A_n260G</w:t>
            </w:r>
          </w:p>
          <w:p w14:paraId="21F46BDE" w14:textId="77777777" w:rsidR="004A53CD" w:rsidRPr="00E062F1" w:rsidRDefault="004A53CD" w:rsidP="0044745F">
            <w:pPr>
              <w:pStyle w:val="TAC"/>
              <w:rPr>
                <w:lang w:eastAsia="fr-FR"/>
              </w:rPr>
            </w:pPr>
            <w:r w:rsidRPr="00E062F1">
              <w:t>DC_2A-2A-30A_n260H</w:t>
            </w:r>
          </w:p>
          <w:p w14:paraId="38DAE1B1" w14:textId="77777777" w:rsidR="004A53CD" w:rsidRPr="00E062F1" w:rsidRDefault="004A53CD" w:rsidP="0044745F">
            <w:pPr>
              <w:pStyle w:val="TAC"/>
              <w:rPr>
                <w:noProof/>
                <w:lang w:eastAsia="zh-CN"/>
              </w:rPr>
            </w:pPr>
            <w:r w:rsidRPr="00E062F1">
              <w:t>DC_2A-2A-30A_n260I</w:t>
            </w:r>
          </w:p>
          <w:p w14:paraId="40110610" w14:textId="77777777" w:rsidR="004A53CD" w:rsidRPr="00E062F1" w:rsidRDefault="004A53CD" w:rsidP="0044745F">
            <w:pPr>
              <w:pStyle w:val="TAC"/>
              <w:rPr>
                <w:noProof/>
                <w:lang w:eastAsia="zh-CN"/>
              </w:rPr>
            </w:pPr>
            <w:r w:rsidRPr="00E062F1">
              <w:t>DC_2A-2A-30A_n260J</w:t>
            </w:r>
          </w:p>
          <w:p w14:paraId="68226795" w14:textId="77777777" w:rsidR="004A53CD" w:rsidRPr="00E062F1" w:rsidRDefault="004A53CD" w:rsidP="0044745F">
            <w:pPr>
              <w:pStyle w:val="TAC"/>
              <w:rPr>
                <w:noProof/>
                <w:lang w:eastAsia="zh-CN"/>
              </w:rPr>
            </w:pPr>
            <w:r w:rsidRPr="00E062F1">
              <w:t>DC_2A-2A-30A_n260K</w:t>
            </w:r>
          </w:p>
          <w:p w14:paraId="0AEC9BD2" w14:textId="77777777" w:rsidR="004A53CD" w:rsidRPr="00E062F1" w:rsidRDefault="004A53CD" w:rsidP="0044745F">
            <w:pPr>
              <w:pStyle w:val="TAC"/>
              <w:rPr>
                <w:noProof/>
                <w:lang w:eastAsia="zh-CN"/>
              </w:rPr>
            </w:pPr>
            <w:r w:rsidRPr="00E062F1">
              <w:t>DC_2A-2A-30A_n260L</w:t>
            </w:r>
          </w:p>
          <w:p w14:paraId="32226EDA" w14:textId="77777777" w:rsidR="004A53CD" w:rsidRPr="00E062F1" w:rsidRDefault="004A53CD" w:rsidP="0044745F">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3776F" w14:textId="77777777" w:rsidR="004A53CD" w:rsidRPr="00E062F1" w:rsidRDefault="004A53CD" w:rsidP="0044745F">
            <w:pPr>
              <w:pStyle w:val="TAC"/>
              <w:rPr>
                <w:noProof/>
                <w:lang w:eastAsia="zh-CN"/>
              </w:rPr>
            </w:pPr>
            <w:r w:rsidRPr="00E062F1">
              <w:rPr>
                <w:noProof/>
                <w:lang w:eastAsia="zh-CN"/>
              </w:rPr>
              <w:t>DC_2A_n260A</w:t>
            </w:r>
          </w:p>
          <w:p w14:paraId="1609E027"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668D25A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7F60C8" w14:textId="77777777" w:rsidR="004A53CD" w:rsidRPr="00E062F1" w:rsidRDefault="004A53CD" w:rsidP="0044745F">
            <w:pPr>
              <w:pStyle w:val="TAC"/>
            </w:pPr>
            <w:r w:rsidRPr="00E062F1">
              <w:t>DC_2A-46A_n258A</w:t>
            </w:r>
          </w:p>
          <w:p w14:paraId="33B0D21E" w14:textId="77777777" w:rsidR="004A53CD" w:rsidRPr="00E062F1" w:rsidRDefault="004A53CD" w:rsidP="0044745F">
            <w:pPr>
              <w:pStyle w:val="TAC"/>
              <w:rPr>
                <w:lang w:eastAsia="fr-FR"/>
              </w:rPr>
            </w:pPr>
            <w:r w:rsidRPr="00E062F1">
              <w:t>DC_2A-46C_n258A</w:t>
            </w:r>
          </w:p>
          <w:p w14:paraId="21798D3C" w14:textId="77777777" w:rsidR="004A53CD" w:rsidRPr="00E062F1" w:rsidRDefault="004A53CD" w:rsidP="0044745F">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C0373" w14:textId="77777777" w:rsidR="004A53CD" w:rsidRPr="00E062F1" w:rsidRDefault="004A53CD" w:rsidP="0044745F">
            <w:pPr>
              <w:pStyle w:val="TAC"/>
              <w:rPr>
                <w:noProof/>
                <w:lang w:eastAsia="zh-CN"/>
              </w:rPr>
            </w:pPr>
            <w:r w:rsidRPr="00E062F1">
              <w:t>DC_2A_n258A</w:t>
            </w:r>
          </w:p>
        </w:tc>
      </w:tr>
      <w:tr w:rsidR="004A53CD" w:rsidRPr="00E062F1" w14:paraId="62B03BF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A2719" w14:textId="77777777" w:rsidR="004A53CD" w:rsidRPr="00E062F1" w:rsidRDefault="004A53CD" w:rsidP="0044745F">
            <w:pPr>
              <w:pStyle w:val="TAC"/>
            </w:pPr>
            <w:r w:rsidRPr="00E062F1">
              <w:t>DC_2A-46A_n258(2A)</w:t>
            </w:r>
          </w:p>
          <w:p w14:paraId="64EAC318" w14:textId="77777777" w:rsidR="004A53CD" w:rsidRPr="00E062F1" w:rsidRDefault="004A53CD" w:rsidP="0044745F">
            <w:pPr>
              <w:pStyle w:val="TAC"/>
              <w:rPr>
                <w:lang w:eastAsia="fr-FR"/>
              </w:rPr>
            </w:pPr>
            <w:r w:rsidRPr="00E062F1">
              <w:t>DC_2A-46A_n258(3A)</w:t>
            </w:r>
          </w:p>
          <w:p w14:paraId="1D4B67D5" w14:textId="77777777" w:rsidR="004A53CD" w:rsidRPr="00E062F1" w:rsidRDefault="004A53CD" w:rsidP="0044745F">
            <w:pPr>
              <w:pStyle w:val="TAC"/>
            </w:pPr>
            <w:r w:rsidRPr="00E062F1">
              <w:t>DC_2A-46A_n258(4A)</w:t>
            </w:r>
          </w:p>
          <w:p w14:paraId="70DB105F" w14:textId="77777777" w:rsidR="004A53CD" w:rsidRPr="00E062F1" w:rsidRDefault="004A53CD" w:rsidP="0044745F">
            <w:pPr>
              <w:pStyle w:val="TAC"/>
            </w:pPr>
            <w:r w:rsidRPr="00E062F1">
              <w:t>DC_2A-46A_n258(5A)</w:t>
            </w:r>
          </w:p>
          <w:p w14:paraId="1F0FFCFB" w14:textId="77777777" w:rsidR="004A53CD" w:rsidRPr="00E062F1" w:rsidRDefault="004A53CD" w:rsidP="0044745F">
            <w:pPr>
              <w:pStyle w:val="TAC"/>
            </w:pPr>
            <w:r w:rsidRPr="00E062F1">
              <w:t>DC_2A-46C_n258(2A)</w:t>
            </w:r>
          </w:p>
          <w:p w14:paraId="4368F563" w14:textId="77777777" w:rsidR="004A53CD" w:rsidRPr="00E062F1" w:rsidRDefault="004A53CD" w:rsidP="0044745F">
            <w:pPr>
              <w:pStyle w:val="TAC"/>
            </w:pPr>
            <w:r w:rsidRPr="00E062F1">
              <w:t>DC_2A-46C_n258(3A)</w:t>
            </w:r>
          </w:p>
          <w:p w14:paraId="2C9AA664" w14:textId="77777777" w:rsidR="004A53CD" w:rsidRPr="00E062F1" w:rsidRDefault="004A53CD" w:rsidP="0044745F">
            <w:pPr>
              <w:pStyle w:val="TAC"/>
            </w:pPr>
            <w:r w:rsidRPr="00E062F1">
              <w:t>DC_2A-46C_n258(4A)</w:t>
            </w:r>
          </w:p>
          <w:p w14:paraId="43EE127C" w14:textId="77777777" w:rsidR="004A53CD" w:rsidRPr="00E062F1" w:rsidRDefault="004A53CD" w:rsidP="0044745F">
            <w:pPr>
              <w:pStyle w:val="TAC"/>
            </w:pPr>
            <w:r w:rsidRPr="00E062F1">
              <w:t>DC_2A-46C_n258(5A)</w:t>
            </w:r>
          </w:p>
          <w:p w14:paraId="1F47F5D1" w14:textId="77777777" w:rsidR="004A53CD" w:rsidRPr="00E062F1" w:rsidRDefault="004A53CD" w:rsidP="0044745F">
            <w:pPr>
              <w:pStyle w:val="TAC"/>
            </w:pPr>
            <w:r w:rsidRPr="00E062F1">
              <w:t>DC_2A-46D_n258(2A)</w:t>
            </w:r>
          </w:p>
          <w:p w14:paraId="26AE1371" w14:textId="77777777" w:rsidR="004A53CD" w:rsidRPr="00E062F1" w:rsidRDefault="004A53CD" w:rsidP="0044745F">
            <w:pPr>
              <w:pStyle w:val="TAC"/>
            </w:pPr>
            <w:r w:rsidRPr="00E062F1">
              <w:t>DC_2A-46D_n258(3A)</w:t>
            </w:r>
          </w:p>
          <w:p w14:paraId="7F2C9895" w14:textId="77777777" w:rsidR="004A53CD" w:rsidRPr="00E062F1" w:rsidRDefault="004A53CD" w:rsidP="0044745F">
            <w:pPr>
              <w:pStyle w:val="TAC"/>
            </w:pPr>
            <w:r w:rsidRPr="00E062F1">
              <w:t>DC_2A-46D_n258(4A)</w:t>
            </w:r>
          </w:p>
          <w:p w14:paraId="6CE697B8" w14:textId="77777777" w:rsidR="004A53CD" w:rsidRPr="00E062F1" w:rsidRDefault="004A53CD" w:rsidP="0044745F">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5756F7" w14:textId="77777777" w:rsidR="004A53CD" w:rsidRPr="00E062F1" w:rsidRDefault="004A53CD" w:rsidP="0044745F">
            <w:pPr>
              <w:pStyle w:val="TAC"/>
              <w:rPr>
                <w:noProof/>
                <w:lang w:eastAsia="zh-CN"/>
              </w:rPr>
            </w:pPr>
            <w:r w:rsidRPr="00E062F1">
              <w:t>DC_2A_n258A</w:t>
            </w:r>
          </w:p>
        </w:tc>
      </w:tr>
      <w:tr w:rsidR="004A53CD" w:rsidRPr="00E062F1" w14:paraId="3EA98AD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849D8" w14:textId="77777777" w:rsidR="004A53CD" w:rsidRDefault="004A53CD" w:rsidP="0044745F">
            <w:pPr>
              <w:pStyle w:val="TAC"/>
              <w:rPr>
                <w:rFonts w:cs="Arial"/>
                <w:lang w:eastAsia="ja-JP"/>
              </w:rPr>
            </w:pPr>
            <w:r w:rsidRPr="00E062F1">
              <w:rPr>
                <w:rFonts w:cs="Arial"/>
                <w:lang w:eastAsia="ja-JP"/>
              </w:rPr>
              <w:t>DC_2A-46A_n260A</w:t>
            </w:r>
          </w:p>
          <w:p w14:paraId="5935AD46" w14:textId="77777777" w:rsidR="004A53CD" w:rsidRPr="00E062F1" w:rsidRDefault="004A53CD" w:rsidP="0044745F">
            <w:pPr>
              <w:pStyle w:val="TAC"/>
              <w:rPr>
                <w:rFonts w:eastAsia="MS Mincho" w:cs="Arial"/>
                <w:lang w:eastAsia="ja-JP"/>
              </w:rPr>
            </w:pPr>
            <w:r w:rsidRPr="00E062F1">
              <w:rPr>
                <w:rFonts w:cs="Arial"/>
                <w:lang w:eastAsia="ja-JP"/>
              </w:rPr>
              <w:t>DC_2A-46C_n260A</w:t>
            </w:r>
          </w:p>
          <w:p w14:paraId="7B452D0B" w14:textId="77777777" w:rsidR="004A53CD" w:rsidRPr="00E062F1" w:rsidRDefault="004A53CD" w:rsidP="0044745F">
            <w:pPr>
              <w:pStyle w:val="TAC"/>
              <w:rPr>
                <w:rFonts w:cs="Arial"/>
                <w:lang w:eastAsia="ja-JP"/>
              </w:rPr>
            </w:pPr>
            <w:r w:rsidRPr="00E062F1">
              <w:rPr>
                <w:rFonts w:cs="Arial"/>
                <w:lang w:eastAsia="ja-JP"/>
              </w:rPr>
              <w:t>DC_2A-46D_n260A</w:t>
            </w:r>
          </w:p>
          <w:p w14:paraId="27DDFE4D" w14:textId="77777777" w:rsidR="004A53CD" w:rsidRPr="00E062F1" w:rsidRDefault="004A53CD" w:rsidP="0044745F">
            <w:pPr>
              <w:pStyle w:val="TAC"/>
              <w:rPr>
                <w:rFonts w:cs="Arial"/>
                <w:lang w:eastAsia="ja-JP"/>
              </w:rPr>
            </w:pPr>
            <w:r w:rsidRPr="00E062F1">
              <w:rPr>
                <w:rFonts w:cs="Arial"/>
                <w:lang w:eastAsia="ja-JP"/>
              </w:rPr>
              <w:t>DC_2A-46E_n260A</w:t>
            </w:r>
          </w:p>
          <w:p w14:paraId="0A719AD4" w14:textId="77777777" w:rsidR="004A53CD" w:rsidRDefault="004A53CD" w:rsidP="0044745F">
            <w:pPr>
              <w:pStyle w:val="TAC"/>
              <w:rPr>
                <w:rFonts w:cs="Arial"/>
                <w:lang w:eastAsia="ja-JP"/>
              </w:rPr>
            </w:pPr>
            <w:r w:rsidRPr="00E062F1">
              <w:rPr>
                <w:rFonts w:cs="Arial"/>
                <w:lang w:eastAsia="ja-JP"/>
              </w:rPr>
              <w:t>DC_2A-46A_n260G</w:t>
            </w:r>
          </w:p>
          <w:p w14:paraId="434D7C1A" w14:textId="77777777" w:rsidR="004A53CD" w:rsidRDefault="004A53CD" w:rsidP="0044745F">
            <w:pPr>
              <w:pStyle w:val="TAC"/>
              <w:rPr>
                <w:rFonts w:cs="Arial"/>
                <w:lang w:eastAsia="ja-JP"/>
              </w:rPr>
            </w:pPr>
            <w:r w:rsidRPr="00E062F1">
              <w:rPr>
                <w:rFonts w:cs="Arial"/>
                <w:lang w:eastAsia="ja-JP"/>
              </w:rPr>
              <w:t>DC_2A-46C_n260G</w:t>
            </w:r>
          </w:p>
          <w:p w14:paraId="0E9EB70F" w14:textId="77777777" w:rsidR="004A53CD" w:rsidRDefault="004A53CD" w:rsidP="0044745F">
            <w:pPr>
              <w:pStyle w:val="TAC"/>
              <w:rPr>
                <w:rFonts w:cs="Arial"/>
                <w:lang w:eastAsia="ja-JP"/>
              </w:rPr>
            </w:pPr>
            <w:r w:rsidRPr="00E062F1">
              <w:rPr>
                <w:rFonts w:cs="Arial"/>
                <w:lang w:eastAsia="ja-JP"/>
              </w:rPr>
              <w:t>DC_2A-46D_n260G</w:t>
            </w:r>
          </w:p>
          <w:p w14:paraId="79E1641B" w14:textId="77777777" w:rsidR="004A53CD" w:rsidRDefault="004A53CD" w:rsidP="0044745F">
            <w:pPr>
              <w:pStyle w:val="TAC"/>
              <w:rPr>
                <w:rFonts w:cs="Arial"/>
                <w:lang w:eastAsia="ja-JP"/>
              </w:rPr>
            </w:pPr>
            <w:r w:rsidRPr="00E062F1">
              <w:rPr>
                <w:rFonts w:cs="Arial"/>
                <w:lang w:eastAsia="ja-JP"/>
              </w:rPr>
              <w:t>DC_2A-46E_n260G</w:t>
            </w:r>
          </w:p>
          <w:p w14:paraId="56CA5FB6" w14:textId="77777777" w:rsidR="004A53CD" w:rsidRDefault="004A53CD" w:rsidP="0044745F">
            <w:pPr>
              <w:pStyle w:val="TAC"/>
              <w:rPr>
                <w:rFonts w:cs="Arial"/>
                <w:lang w:eastAsia="ja-JP"/>
              </w:rPr>
            </w:pPr>
            <w:r w:rsidRPr="00E062F1">
              <w:rPr>
                <w:rFonts w:cs="Arial"/>
                <w:lang w:eastAsia="ja-JP"/>
              </w:rPr>
              <w:t>DC_2A-46A_n260H</w:t>
            </w:r>
          </w:p>
          <w:p w14:paraId="2CC6A55B" w14:textId="77777777" w:rsidR="004A53CD" w:rsidRDefault="004A53CD" w:rsidP="0044745F">
            <w:pPr>
              <w:pStyle w:val="TAC"/>
              <w:rPr>
                <w:rFonts w:cs="Arial"/>
                <w:lang w:eastAsia="ja-JP"/>
              </w:rPr>
            </w:pPr>
            <w:r w:rsidRPr="00E062F1">
              <w:rPr>
                <w:rFonts w:cs="Arial"/>
                <w:lang w:eastAsia="ja-JP"/>
              </w:rPr>
              <w:t>DC_2A-46C_n260H</w:t>
            </w:r>
          </w:p>
          <w:p w14:paraId="5BC25E89" w14:textId="77777777" w:rsidR="004A53CD" w:rsidRDefault="004A53CD" w:rsidP="0044745F">
            <w:pPr>
              <w:pStyle w:val="TAC"/>
              <w:rPr>
                <w:rFonts w:cs="Arial"/>
                <w:lang w:eastAsia="ja-JP"/>
              </w:rPr>
            </w:pPr>
            <w:r w:rsidRPr="00E062F1">
              <w:rPr>
                <w:rFonts w:cs="Arial"/>
                <w:lang w:eastAsia="ja-JP"/>
              </w:rPr>
              <w:t>DC_2A-46D_n260H</w:t>
            </w:r>
          </w:p>
          <w:p w14:paraId="4AB19CBD" w14:textId="77777777" w:rsidR="004A53CD" w:rsidRDefault="004A53CD" w:rsidP="0044745F">
            <w:pPr>
              <w:pStyle w:val="TAC"/>
              <w:rPr>
                <w:rFonts w:cs="Arial"/>
                <w:lang w:eastAsia="ja-JP"/>
              </w:rPr>
            </w:pPr>
            <w:r w:rsidRPr="00E062F1">
              <w:rPr>
                <w:rFonts w:cs="Arial"/>
                <w:lang w:eastAsia="ja-JP"/>
              </w:rPr>
              <w:t>DC_2A-46E_n260H</w:t>
            </w:r>
          </w:p>
          <w:p w14:paraId="1AD6D8E0" w14:textId="77777777" w:rsidR="004A53CD" w:rsidRDefault="004A53CD" w:rsidP="0044745F">
            <w:pPr>
              <w:pStyle w:val="TAC"/>
              <w:rPr>
                <w:rFonts w:cs="Arial"/>
                <w:lang w:eastAsia="ja-JP"/>
              </w:rPr>
            </w:pPr>
            <w:r w:rsidRPr="00E062F1">
              <w:rPr>
                <w:rFonts w:cs="Arial"/>
                <w:lang w:eastAsia="ja-JP"/>
              </w:rPr>
              <w:t>DC_2A-46A_n260I</w:t>
            </w:r>
          </w:p>
          <w:p w14:paraId="3F4AD787" w14:textId="77777777" w:rsidR="004A53CD" w:rsidRDefault="004A53CD" w:rsidP="0044745F">
            <w:pPr>
              <w:pStyle w:val="TAC"/>
              <w:rPr>
                <w:rFonts w:cs="Arial"/>
                <w:lang w:eastAsia="ja-JP"/>
              </w:rPr>
            </w:pPr>
            <w:r w:rsidRPr="00E062F1">
              <w:rPr>
                <w:rFonts w:cs="Arial"/>
                <w:lang w:eastAsia="ja-JP"/>
              </w:rPr>
              <w:t>DC_2A-46C_n260I</w:t>
            </w:r>
          </w:p>
          <w:p w14:paraId="353B1AD4" w14:textId="77777777" w:rsidR="004A53CD" w:rsidRDefault="004A53CD" w:rsidP="0044745F">
            <w:pPr>
              <w:pStyle w:val="TAC"/>
              <w:rPr>
                <w:rFonts w:cs="Arial"/>
                <w:lang w:eastAsia="ja-JP"/>
              </w:rPr>
            </w:pPr>
            <w:r w:rsidRPr="00E062F1">
              <w:rPr>
                <w:rFonts w:cs="Arial"/>
                <w:lang w:eastAsia="ja-JP"/>
              </w:rPr>
              <w:t>DC_2A-46D_n260I</w:t>
            </w:r>
          </w:p>
          <w:p w14:paraId="3781071D" w14:textId="77777777" w:rsidR="004A53CD" w:rsidRDefault="004A53CD" w:rsidP="0044745F">
            <w:pPr>
              <w:pStyle w:val="TAC"/>
              <w:rPr>
                <w:rFonts w:cs="Arial"/>
                <w:lang w:eastAsia="ja-JP"/>
              </w:rPr>
            </w:pPr>
            <w:r w:rsidRPr="00E062F1">
              <w:rPr>
                <w:rFonts w:cs="Arial"/>
                <w:lang w:eastAsia="ja-JP"/>
              </w:rPr>
              <w:t>DC_2A-46E_n260I</w:t>
            </w:r>
          </w:p>
          <w:p w14:paraId="6BFAC40A" w14:textId="77777777" w:rsidR="004A53CD" w:rsidRDefault="004A53CD" w:rsidP="0044745F">
            <w:pPr>
              <w:pStyle w:val="TAC"/>
              <w:rPr>
                <w:rFonts w:cs="Arial"/>
                <w:lang w:eastAsia="ja-JP"/>
              </w:rPr>
            </w:pPr>
            <w:r w:rsidRPr="00E062F1">
              <w:rPr>
                <w:rFonts w:cs="Arial"/>
                <w:lang w:eastAsia="ja-JP"/>
              </w:rPr>
              <w:t>DC_2A-46A_n260J</w:t>
            </w:r>
          </w:p>
          <w:p w14:paraId="0E3FB20A" w14:textId="77777777" w:rsidR="004A53CD" w:rsidRDefault="004A53CD" w:rsidP="0044745F">
            <w:pPr>
              <w:pStyle w:val="TAC"/>
              <w:rPr>
                <w:rFonts w:cs="Arial"/>
                <w:lang w:eastAsia="ja-JP"/>
              </w:rPr>
            </w:pPr>
            <w:r w:rsidRPr="00E062F1">
              <w:rPr>
                <w:rFonts w:cs="Arial"/>
                <w:lang w:eastAsia="ja-JP"/>
              </w:rPr>
              <w:t>DC_2A-46C_n260J</w:t>
            </w:r>
          </w:p>
          <w:p w14:paraId="3C9DED98" w14:textId="77777777" w:rsidR="004A53CD" w:rsidRDefault="004A53CD" w:rsidP="0044745F">
            <w:pPr>
              <w:pStyle w:val="TAC"/>
              <w:rPr>
                <w:rFonts w:cs="Arial"/>
                <w:lang w:eastAsia="ja-JP"/>
              </w:rPr>
            </w:pPr>
            <w:r w:rsidRPr="00E062F1">
              <w:rPr>
                <w:rFonts w:cs="Arial"/>
                <w:lang w:eastAsia="ja-JP"/>
              </w:rPr>
              <w:t>DC_2A-46D_n260J</w:t>
            </w:r>
          </w:p>
          <w:p w14:paraId="11B0B065" w14:textId="77777777" w:rsidR="004A53CD" w:rsidRDefault="004A53CD" w:rsidP="0044745F">
            <w:pPr>
              <w:pStyle w:val="TAC"/>
              <w:rPr>
                <w:rFonts w:cs="Arial"/>
                <w:lang w:eastAsia="ja-JP"/>
              </w:rPr>
            </w:pPr>
            <w:r w:rsidRPr="00E062F1">
              <w:rPr>
                <w:rFonts w:cs="Arial"/>
                <w:lang w:eastAsia="ja-JP"/>
              </w:rPr>
              <w:t>DC_2A-46E_n260J</w:t>
            </w:r>
          </w:p>
          <w:p w14:paraId="426BD3CE" w14:textId="77777777" w:rsidR="004A53CD" w:rsidRDefault="004A53CD" w:rsidP="0044745F">
            <w:pPr>
              <w:pStyle w:val="TAC"/>
              <w:rPr>
                <w:rFonts w:cs="Arial"/>
                <w:lang w:eastAsia="ja-JP"/>
              </w:rPr>
            </w:pPr>
            <w:r w:rsidRPr="00E062F1">
              <w:rPr>
                <w:rFonts w:cs="Arial"/>
                <w:lang w:eastAsia="ja-JP"/>
              </w:rPr>
              <w:t>DC_2A-46A_n260K</w:t>
            </w:r>
          </w:p>
          <w:p w14:paraId="3DA959C2" w14:textId="77777777" w:rsidR="004A53CD" w:rsidRDefault="004A53CD" w:rsidP="0044745F">
            <w:pPr>
              <w:pStyle w:val="TAC"/>
              <w:rPr>
                <w:rFonts w:cs="Arial"/>
                <w:lang w:eastAsia="ja-JP"/>
              </w:rPr>
            </w:pPr>
            <w:r w:rsidRPr="00E062F1">
              <w:rPr>
                <w:rFonts w:cs="Arial"/>
                <w:lang w:eastAsia="ja-JP"/>
              </w:rPr>
              <w:t>DC_2A-46C_n260K</w:t>
            </w:r>
          </w:p>
          <w:p w14:paraId="24E52BBD" w14:textId="77777777" w:rsidR="004A53CD" w:rsidRDefault="004A53CD" w:rsidP="0044745F">
            <w:pPr>
              <w:pStyle w:val="TAC"/>
              <w:rPr>
                <w:rFonts w:cs="Arial"/>
                <w:lang w:eastAsia="ja-JP"/>
              </w:rPr>
            </w:pPr>
            <w:r w:rsidRPr="00E062F1">
              <w:rPr>
                <w:rFonts w:cs="Arial"/>
                <w:lang w:eastAsia="ja-JP"/>
              </w:rPr>
              <w:t>DC_2A-46D_n260K</w:t>
            </w:r>
          </w:p>
          <w:p w14:paraId="06CBB759" w14:textId="77777777" w:rsidR="004A53CD" w:rsidRDefault="004A53CD" w:rsidP="0044745F">
            <w:pPr>
              <w:pStyle w:val="TAC"/>
              <w:rPr>
                <w:rFonts w:cs="Arial"/>
                <w:lang w:eastAsia="ja-JP"/>
              </w:rPr>
            </w:pPr>
            <w:r w:rsidRPr="00E062F1">
              <w:rPr>
                <w:rFonts w:cs="Arial"/>
                <w:lang w:eastAsia="ja-JP"/>
              </w:rPr>
              <w:t>DC_2A-46E_n260K</w:t>
            </w:r>
          </w:p>
          <w:p w14:paraId="504581F6" w14:textId="77777777" w:rsidR="004A53CD" w:rsidRDefault="004A53CD" w:rsidP="0044745F">
            <w:pPr>
              <w:pStyle w:val="TAC"/>
              <w:rPr>
                <w:rFonts w:cs="Arial"/>
                <w:lang w:eastAsia="ja-JP"/>
              </w:rPr>
            </w:pPr>
            <w:r w:rsidRPr="00E062F1">
              <w:rPr>
                <w:rFonts w:cs="Arial"/>
                <w:lang w:eastAsia="ja-JP"/>
              </w:rPr>
              <w:t>DC_2A-46A_n260L</w:t>
            </w:r>
          </w:p>
          <w:p w14:paraId="15978FCA" w14:textId="77777777" w:rsidR="004A53CD" w:rsidRDefault="004A53CD" w:rsidP="0044745F">
            <w:pPr>
              <w:pStyle w:val="TAC"/>
              <w:rPr>
                <w:rFonts w:cs="Arial"/>
                <w:lang w:eastAsia="ja-JP"/>
              </w:rPr>
            </w:pPr>
            <w:r w:rsidRPr="00E062F1">
              <w:rPr>
                <w:rFonts w:cs="Arial"/>
                <w:lang w:eastAsia="ja-JP"/>
              </w:rPr>
              <w:t>DC_2A-46C_n260L</w:t>
            </w:r>
          </w:p>
          <w:p w14:paraId="7273EE8E" w14:textId="77777777" w:rsidR="004A53CD" w:rsidRDefault="004A53CD" w:rsidP="0044745F">
            <w:pPr>
              <w:pStyle w:val="TAC"/>
              <w:rPr>
                <w:rFonts w:cs="Arial"/>
                <w:lang w:eastAsia="ja-JP"/>
              </w:rPr>
            </w:pPr>
            <w:r w:rsidRPr="00E062F1">
              <w:rPr>
                <w:rFonts w:cs="Arial"/>
                <w:lang w:eastAsia="ja-JP"/>
              </w:rPr>
              <w:t>DC_2A-46D_n260L</w:t>
            </w:r>
          </w:p>
          <w:p w14:paraId="6493A3F0" w14:textId="77777777" w:rsidR="004A53CD" w:rsidRDefault="004A53CD" w:rsidP="0044745F">
            <w:pPr>
              <w:pStyle w:val="TAC"/>
              <w:rPr>
                <w:rFonts w:cs="Arial"/>
                <w:lang w:eastAsia="ja-JP"/>
              </w:rPr>
            </w:pPr>
            <w:r w:rsidRPr="00E062F1">
              <w:rPr>
                <w:rFonts w:cs="Arial"/>
                <w:lang w:eastAsia="ja-JP"/>
              </w:rPr>
              <w:t>DC_2A-46E_n260L</w:t>
            </w:r>
          </w:p>
          <w:p w14:paraId="0F050CD3" w14:textId="77777777" w:rsidR="004A53CD" w:rsidRPr="00E062F1" w:rsidRDefault="004A53CD" w:rsidP="0044745F">
            <w:pPr>
              <w:pStyle w:val="TAC"/>
              <w:rPr>
                <w:rFonts w:cs="Arial"/>
                <w:lang w:eastAsia="ja-JP"/>
              </w:rPr>
            </w:pPr>
            <w:r w:rsidRPr="00E062F1">
              <w:rPr>
                <w:rFonts w:cs="Arial"/>
                <w:lang w:eastAsia="ja-JP"/>
              </w:rPr>
              <w:t>DC_2A-46A_n260M</w:t>
            </w:r>
          </w:p>
          <w:p w14:paraId="4FC9BDF0" w14:textId="77777777" w:rsidR="004A53CD" w:rsidRPr="00E062F1" w:rsidRDefault="004A53CD" w:rsidP="0044745F">
            <w:pPr>
              <w:pStyle w:val="TAC"/>
              <w:rPr>
                <w:rFonts w:cs="Arial"/>
                <w:lang w:eastAsia="ja-JP"/>
              </w:rPr>
            </w:pPr>
            <w:r w:rsidRPr="00E062F1">
              <w:rPr>
                <w:rFonts w:cs="Arial"/>
                <w:lang w:eastAsia="ja-JP"/>
              </w:rPr>
              <w:t>DC_2A-46C_n260M</w:t>
            </w:r>
          </w:p>
          <w:p w14:paraId="09887E60" w14:textId="77777777" w:rsidR="004A53CD" w:rsidRPr="00E062F1" w:rsidRDefault="004A53CD" w:rsidP="0044745F">
            <w:pPr>
              <w:pStyle w:val="TAC"/>
              <w:rPr>
                <w:rFonts w:cs="Arial"/>
                <w:lang w:eastAsia="ja-JP"/>
              </w:rPr>
            </w:pPr>
            <w:r w:rsidRPr="00E062F1">
              <w:rPr>
                <w:rFonts w:cs="Arial"/>
                <w:lang w:eastAsia="ja-JP"/>
              </w:rPr>
              <w:t>DC_2A-46D_n260M</w:t>
            </w:r>
          </w:p>
          <w:p w14:paraId="5464E8B7" w14:textId="77777777" w:rsidR="004A53CD" w:rsidRPr="00E062F1" w:rsidRDefault="004A53CD" w:rsidP="0044745F">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408507" w14:textId="77777777" w:rsidR="004A53CD" w:rsidRPr="00E062F1" w:rsidRDefault="004A53CD" w:rsidP="0044745F">
            <w:pPr>
              <w:pStyle w:val="TAC"/>
              <w:rPr>
                <w:rFonts w:cs="Arial"/>
                <w:lang w:eastAsia="ja-JP"/>
              </w:rPr>
            </w:pPr>
            <w:r w:rsidRPr="00E062F1">
              <w:rPr>
                <w:rFonts w:cs="Arial"/>
                <w:lang w:eastAsia="ja-JP"/>
              </w:rPr>
              <w:t>DC_2A_n260A</w:t>
            </w:r>
            <w:r w:rsidRPr="00E062F1">
              <w:rPr>
                <w:rFonts w:cs="Arial"/>
                <w:lang w:eastAsia="ja-JP"/>
              </w:rPr>
              <w:br/>
              <w:t>DC_2A_n260G</w:t>
            </w:r>
          </w:p>
          <w:p w14:paraId="4C3C417F" w14:textId="77777777" w:rsidR="004A53CD" w:rsidRPr="00E062F1" w:rsidRDefault="004A53CD" w:rsidP="0044745F">
            <w:pPr>
              <w:pStyle w:val="TAC"/>
              <w:rPr>
                <w:lang w:eastAsia="fr-FR"/>
              </w:rPr>
            </w:pPr>
            <w:r w:rsidRPr="00E062F1">
              <w:rPr>
                <w:rFonts w:cs="Arial"/>
                <w:lang w:eastAsia="ja-JP"/>
              </w:rPr>
              <w:t>DC_2A_n260H DC_2A_n260I DC_2A_n260J DC_2A_n260K DC_2A_n260L DC_2A_n260M</w:t>
            </w:r>
          </w:p>
        </w:tc>
      </w:tr>
      <w:tr w:rsidR="004A53CD" w:rsidRPr="00E062F1" w14:paraId="7963DBF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3F3A10" w14:textId="77777777" w:rsidR="004A53CD" w:rsidRDefault="004A53CD" w:rsidP="0044745F">
            <w:pPr>
              <w:pStyle w:val="TAC"/>
              <w:rPr>
                <w:rFonts w:cs="Arial"/>
                <w:lang w:eastAsia="ja-JP"/>
              </w:rPr>
            </w:pPr>
            <w:r w:rsidRPr="00E062F1">
              <w:rPr>
                <w:rFonts w:cs="Arial"/>
                <w:lang w:eastAsia="ja-JP"/>
              </w:rPr>
              <w:t>DC_2A-2A-46A_n260A</w:t>
            </w:r>
          </w:p>
          <w:p w14:paraId="59A32BE3" w14:textId="77777777" w:rsidR="004A53CD" w:rsidRPr="00E062F1" w:rsidRDefault="004A53CD" w:rsidP="0044745F">
            <w:pPr>
              <w:pStyle w:val="TAC"/>
              <w:rPr>
                <w:rFonts w:cs="Arial"/>
                <w:lang w:eastAsia="ja-JP"/>
              </w:rPr>
            </w:pPr>
            <w:r w:rsidRPr="00E062F1">
              <w:rPr>
                <w:rFonts w:cs="Arial"/>
                <w:lang w:eastAsia="ja-JP"/>
              </w:rPr>
              <w:t>DC_2A-2A-46C_n260A</w:t>
            </w:r>
          </w:p>
          <w:p w14:paraId="63D78685" w14:textId="77777777" w:rsidR="004A53CD" w:rsidRPr="00E062F1" w:rsidRDefault="004A53CD" w:rsidP="0044745F">
            <w:pPr>
              <w:pStyle w:val="TAC"/>
              <w:rPr>
                <w:rFonts w:cs="Arial"/>
                <w:lang w:eastAsia="ja-JP"/>
              </w:rPr>
            </w:pPr>
            <w:r w:rsidRPr="00E062F1">
              <w:rPr>
                <w:rFonts w:cs="Arial"/>
                <w:lang w:eastAsia="ja-JP"/>
              </w:rPr>
              <w:t>DC_2A-2A-46D_n260A</w:t>
            </w:r>
          </w:p>
          <w:p w14:paraId="5E507B19" w14:textId="77777777" w:rsidR="004A53CD" w:rsidRPr="00E062F1" w:rsidRDefault="004A53CD" w:rsidP="0044745F">
            <w:pPr>
              <w:pStyle w:val="TAC"/>
              <w:rPr>
                <w:rFonts w:cs="Arial"/>
                <w:lang w:eastAsia="ja-JP"/>
              </w:rPr>
            </w:pPr>
            <w:r w:rsidRPr="00E062F1">
              <w:rPr>
                <w:rFonts w:cs="Arial"/>
                <w:lang w:eastAsia="ja-JP"/>
              </w:rPr>
              <w:t>DC_2A-2A-46E_n260A</w:t>
            </w:r>
          </w:p>
          <w:p w14:paraId="508F65AB" w14:textId="77777777" w:rsidR="004A53CD" w:rsidRDefault="004A53CD" w:rsidP="0044745F">
            <w:pPr>
              <w:pStyle w:val="TAC"/>
              <w:rPr>
                <w:rFonts w:cs="Arial"/>
                <w:lang w:eastAsia="ja-JP"/>
              </w:rPr>
            </w:pPr>
            <w:r w:rsidRPr="00E062F1">
              <w:rPr>
                <w:rFonts w:cs="Arial"/>
                <w:lang w:eastAsia="ja-JP"/>
              </w:rPr>
              <w:t>DC_2A-2A-46A_n260G</w:t>
            </w:r>
          </w:p>
          <w:p w14:paraId="283C2711" w14:textId="77777777" w:rsidR="004A53CD" w:rsidRDefault="004A53CD" w:rsidP="0044745F">
            <w:pPr>
              <w:pStyle w:val="TAC"/>
              <w:rPr>
                <w:rFonts w:cs="Arial"/>
                <w:lang w:eastAsia="ja-JP"/>
              </w:rPr>
            </w:pPr>
            <w:r w:rsidRPr="00E062F1">
              <w:rPr>
                <w:rFonts w:cs="Arial"/>
                <w:lang w:eastAsia="ja-JP"/>
              </w:rPr>
              <w:t>DC_2A-2A-46C_n260G</w:t>
            </w:r>
          </w:p>
          <w:p w14:paraId="26B377C4" w14:textId="77777777" w:rsidR="004A53CD" w:rsidRDefault="004A53CD" w:rsidP="0044745F">
            <w:pPr>
              <w:pStyle w:val="TAC"/>
              <w:rPr>
                <w:rFonts w:cs="Arial"/>
                <w:lang w:eastAsia="ja-JP"/>
              </w:rPr>
            </w:pPr>
            <w:r w:rsidRPr="00E062F1">
              <w:rPr>
                <w:rFonts w:cs="Arial"/>
                <w:lang w:eastAsia="ja-JP"/>
              </w:rPr>
              <w:t>DC_2A-2A-46D_n260G</w:t>
            </w:r>
          </w:p>
          <w:p w14:paraId="4E0663B5" w14:textId="77777777" w:rsidR="004A53CD" w:rsidRDefault="004A53CD" w:rsidP="0044745F">
            <w:pPr>
              <w:pStyle w:val="TAC"/>
              <w:rPr>
                <w:rFonts w:cs="Arial"/>
                <w:lang w:eastAsia="ja-JP"/>
              </w:rPr>
            </w:pPr>
            <w:r w:rsidRPr="00E062F1">
              <w:rPr>
                <w:rFonts w:cs="Arial"/>
                <w:lang w:eastAsia="ja-JP"/>
              </w:rPr>
              <w:t>DC_2A-2A-46E_n260G</w:t>
            </w:r>
          </w:p>
          <w:p w14:paraId="662BF7DC" w14:textId="77777777" w:rsidR="004A53CD" w:rsidRDefault="004A53CD" w:rsidP="0044745F">
            <w:pPr>
              <w:pStyle w:val="TAC"/>
              <w:rPr>
                <w:rFonts w:cs="Arial"/>
                <w:lang w:eastAsia="ja-JP"/>
              </w:rPr>
            </w:pPr>
            <w:r w:rsidRPr="00E062F1">
              <w:rPr>
                <w:rFonts w:cs="Arial"/>
                <w:lang w:eastAsia="ja-JP"/>
              </w:rPr>
              <w:t>DC_2A-2A-46A_n260H</w:t>
            </w:r>
          </w:p>
          <w:p w14:paraId="3FD09C59" w14:textId="77777777" w:rsidR="004A53CD" w:rsidRDefault="004A53CD" w:rsidP="0044745F">
            <w:pPr>
              <w:pStyle w:val="TAC"/>
              <w:rPr>
                <w:rFonts w:cs="Arial"/>
                <w:lang w:eastAsia="ja-JP"/>
              </w:rPr>
            </w:pPr>
            <w:r w:rsidRPr="00E062F1">
              <w:rPr>
                <w:rFonts w:cs="Arial"/>
                <w:lang w:eastAsia="ja-JP"/>
              </w:rPr>
              <w:t>DC_2A-2A-46C_n260H</w:t>
            </w:r>
          </w:p>
          <w:p w14:paraId="410ACB9D" w14:textId="77777777" w:rsidR="004A53CD" w:rsidRDefault="004A53CD" w:rsidP="0044745F">
            <w:pPr>
              <w:pStyle w:val="TAC"/>
              <w:rPr>
                <w:rFonts w:cs="Arial"/>
                <w:lang w:eastAsia="ja-JP"/>
              </w:rPr>
            </w:pPr>
            <w:r w:rsidRPr="00E062F1">
              <w:rPr>
                <w:rFonts w:cs="Arial"/>
                <w:lang w:eastAsia="ja-JP"/>
              </w:rPr>
              <w:t>DC_2A-2A-46D_n260H</w:t>
            </w:r>
          </w:p>
          <w:p w14:paraId="5632123C" w14:textId="77777777" w:rsidR="004A53CD" w:rsidRDefault="004A53CD" w:rsidP="0044745F">
            <w:pPr>
              <w:pStyle w:val="TAC"/>
              <w:rPr>
                <w:rFonts w:cs="Arial"/>
                <w:lang w:eastAsia="ja-JP"/>
              </w:rPr>
            </w:pPr>
            <w:r w:rsidRPr="00E062F1">
              <w:rPr>
                <w:rFonts w:cs="Arial"/>
                <w:lang w:eastAsia="ja-JP"/>
              </w:rPr>
              <w:t>DC_2A-2A-46E_n260H</w:t>
            </w:r>
          </w:p>
          <w:p w14:paraId="59F27D95" w14:textId="77777777" w:rsidR="004A53CD" w:rsidRDefault="004A53CD" w:rsidP="0044745F">
            <w:pPr>
              <w:pStyle w:val="TAC"/>
              <w:rPr>
                <w:rFonts w:cs="Arial"/>
                <w:lang w:eastAsia="ja-JP"/>
              </w:rPr>
            </w:pPr>
            <w:r w:rsidRPr="00E062F1">
              <w:rPr>
                <w:rFonts w:cs="Arial"/>
                <w:lang w:eastAsia="ja-JP"/>
              </w:rPr>
              <w:t>DC_2A-2A-46A_n260I</w:t>
            </w:r>
          </w:p>
          <w:p w14:paraId="46C8ABA6" w14:textId="77777777" w:rsidR="004A53CD" w:rsidRDefault="004A53CD" w:rsidP="0044745F">
            <w:pPr>
              <w:pStyle w:val="TAC"/>
              <w:rPr>
                <w:rFonts w:cs="Arial"/>
                <w:lang w:eastAsia="ja-JP"/>
              </w:rPr>
            </w:pPr>
            <w:r w:rsidRPr="00E062F1">
              <w:rPr>
                <w:rFonts w:cs="Arial"/>
                <w:lang w:eastAsia="ja-JP"/>
              </w:rPr>
              <w:t>DC_2A-2A-46C_n260I</w:t>
            </w:r>
          </w:p>
          <w:p w14:paraId="1B6DD613" w14:textId="77777777" w:rsidR="004A53CD" w:rsidRDefault="004A53CD" w:rsidP="0044745F">
            <w:pPr>
              <w:pStyle w:val="TAC"/>
              <w:rPr>
                <w:rFonts w:cs="Arial"/>
                <w:lang w:eastAsia="ja-JP"/>
              </w:rPr>
            </w:pPr>
            <w:r w:rsidRPr="00E062F1">
              <w:rPr>
                <w:rFonts w:cs="Arial"/>
                <w:lang w:eastAsia="ja-JP"/>
              </w:rPr>
              <w:t>DC_2A-2A-46D_n260I</w:t>
            </w:r>
          </w:p>
          <w:p w14:paraId="5FBA576A" w14:textId="77777777" w:rsidR="004A53CD" w:rsidRDefault="004A53CD" w:rsidP="0044745F">
            <w:pPr>
              <w:pStyle w:val="TAC"/>
              <w:rPr>
                <w:rFonts w:cs="Arial"/>
                <w:lang w:eastAsia="ja-JP"/>
              </w:rPr>
            </w:pPr>
            <w:r w:rsidRPr="00E062F1">
              <w:rPr>
                <w:rFonts w:cs="Arial"/>
                <w:lang w:eastAsia="ja-JP"/>
              </w:rPr>
              <w:t>DC_2A-2A-46E_n260I</w:t>
            </w:r>
          </w:p>
          <w:p w14:paraId="0AB86669" w14:textId="77777777" w:rsidR="004A53CD" w:rsidRDefault="004A53CD" w:rsidP="0044745F">
            <w:pPr>
              <w:pStyle w:val="TAC"/>
              <w:rPr>
                <w:rFonts w:cs="Arial"/>
                <w:lang w:eastAsia="ja-JP"/>
              </w:rPr>
            </w:pPr>
            <w:r w:rsidRPr="00E062F1">
              <w:rPr>
                <w:rFonts w:cs="Arial"/>
                <w:lang w:eastAsia="ja-JP"/>
              </w:rPr>
              <w:t>DC_2A-2A-46A_n260J</w:t>
            </w:r>
          </w:p>
          <w:p w14:paraId="5F3D8902" w14:textId="77777777" w:rsidR="004A53CD" w:rsidRDefault="004A53CD" w:rsidP="0044745F">
            <w:pPr>
              <w:pStyle w:val="TAC"/>
              <w:rPr>
                <w:rFonts w:cs="Arial"/>
                <w:lang w:eastAsia="ja-JP"/>
              </w:rPr>
            </w:pPr>
            <w:r w:rsidRPr="00E062F1">
              <w:rPr>
                <w:rFonts w:cs="Arial"/>
                <w:lang w:eastAsia="ja-JP"/>
              </w:rPr>
              <w:t>DC_2A-2A-46C_n260J</w:t>
            </w:r>
          </w:p>
          <w:p w14:paraId="56BDFAC6" w14:textId="77777777" w:rsidR="004A53CD" w:rsidRDefault="004A53CD" w:rsidP="0044745F">
            <w:pPr>
              <w:pStyle w:val="TAC"/>
              <w:rPr>
                <w:rFonts w:cs="Arial"/>
                <w:lang w:eastAsia="ja-JP"/>
              </w:rPr>
            </w:pPr>
            <w:r w:rsidRPr="00E062F1">
              <w:rPr>
                <w:rFonts w:cs="Arial"/>
                <w:lang w:eastAsia="ja-JP"/>
              </w:rPr>
              <w:t>DC_2A-2A-46D_n260J</w:t>
            </w:r>
          </w:p>
          <w:p w14:paraId="514A7118" w14:textId="77777777" w:rsidR="004A53CD" w:rsidRDefault="004A53CD" w:rsidP="0044745F">
            <w:pPr>
              <w:pStyle w:val="TAC"/>
              <w:rPr>
                <w:rFonts w:cs="Arial"/>
                <w:lang w:eastAsia="ja-JP"/>
              </w:rPr>
            </w:pPr>
            <w:r w:rsidRPr="00E062F1">
              <w:rPr>
                <w:rFonts w:cs="Arial"/>
                <w:lang w:eastAsia="ja-JP"/>
              </w:rPr>
              <w:t>DC_2A-2A-46E_n260J</w:t>
            </w:r>
          </w:p>
          <w:p w14:paraId="2FE18687" w14:textId="77777777" w:rsidR="004A53CD" w:rsidRDefault="004A53CD" w:rsidP="0044745F">
            <w:pPr>
              <w:pStyle w:val="TAC"/>
              <w:rPr>
                <w:rFonts w:cs="Arial"/>
                <w:lang w:eastAsia="ja-JP"/>
              </w:rPr>
            </w:pPr>
            <w:r w:rsidRPr="00E062F1">
              <w:rPr>
                <w:rFonts w:cs="Arial"/>
                <w:lang w:eastAsia="ja-JP"/>
              </w:rPr>
              <w:t>DC_2A-2A-46A_n260K</w:t>
            </w:r>
          </w:p>
          <w:p w14:paraId="79F2B697" w14:textId="77777777" w:rsidR="004A53CD" w:rsidRDefault="004A53CD" w:rsidP="0044745F">
            <w:pPr>
              <w:pStyle w:val="TAC"/>
              <w:rPr>
                <w:rFonts w:cs="Arial"/>
                <w:lang w:eastAsia="ja-JP"/>
              </w:rPr>
            </w:pPr>
            <w:r w:rsidRPr="00E062F1">
              <w:rPr>
                <w:rFonts w:cs="Arial"/>
                <w:lang w:eastAsia="ja-JP"/>
              </w:rPr>
              <w:t>DC_2A-2A-46C_n260K</w:t>
            </w:r>
          </w:p>
          <w:p w14:paraId="6F53BEFB" w14:textId="77777777" w:rsidR="004A53CD" w:rsidRDefault="004A53CD" w:rsidP="0044745F">
            <w:pPr>
              <w:pStyle w:val="TAC"/>
              <w:rPr>
                <w:rFonts w:cs="Arial"/>
                <w:lang w:eastAsia="ja-JP"/>
              </w:rPr>
            </w:pPr>
            <w:r w:rsidRPr="00E062F1">
              <w:rPr>
                <w:rFonts w:cs="Arial"/>
                <w:lang w:eastAsia="ja-JP"/>
              </w:rPr>
              <w:t>DC_2A-2A-46D_n260K</w:t>
            </w:r>
          </w:p>
          <w:p w14:paraId="7AD29466" w14:textId="77777777" w:rsidR="004A53CD" w:rsidRDefault="004A53CD" w:rsidP="0044745F">
            <w:pPr>
              <w:pStyle w:val="TAC"/>
              <w:rPr>
                <w:rFonts w:cs="Arial"/>
                <w:lang w:eastAsia="ja-JP"/>
              </w:rPr>
            </w:pPr>
            <w:r w:rsidRPr="00E062F1">
              <w:rPr>
                <w:rFonts w:cs="Arial"/>
                <w:lang w:eastAsia="ja-JP"/>
              </w:rPr>
              <w:t>DC_2A-2A-46E_n260K</w:t>
            </w:r>
          </w:p>
          <w:p w14:paraId="7B93F893" w14:textId="77777777" w:rsidR="004A53CD" w:rsidRDefault="004A53CD" w:rsidP="0044745F">
            <w:pPr>
              <w:pStyle w:val="TAC"/>
              <w:rPr>
                <w:rFonts w:cs="Arial"/>
                <w:lang w:eastAsia="ja-JP"/>
              </w:rPr>
            </w:pPr>
            <w:r w:rsidRPr="00E062F1">
              <w:rPr>
                <w:rFonts w:cs="Arial"/>
                <w:lang w:eastAsia="ja-JP"/>
              </w:rPr>
              <w:t>DC_2A-2A-46A_n260L</w:t>
            </w:r>
          </w:p>
          <w:p w14:paraId="76B4126A" w14:textId="77777777" w:rsidR="004A53CD" w:rsidRDefault="004A53CD" w:rsidP="0044745F">
            <w:pPr>
              <w:pStyle w:val="TAC"/>
              <w:rPr>
                <w:rFonts w:cs="Arial"/>
                <w:lang w:eastAsia="ja-JP"/>
              </w:rPr>
            </w:pPr>
            <w:r w:rsidRPr="00E062F1">
              <w:rPr>
                <w:rFonts w:cs="Arial"/>
                <w:lang w:eastAsia="ja-JP"/>
              </w:rPr>
              <w:t>DC_2A-2A-46C_n260L</w:t>
            </w:r>
          </w:p>
          <w:p w14:paraId="753365D0" w14:textId="77777777" w:rsidR="004A53CD" w:rsidRDefault="004A53CD" w:rsidP="0044745F">
            <w:pPr>
              <w:pStyle w:val="TAC"/>
              <w:rPr>
                <w:rFonts w:cs="Arial"/>
                <w:lang w:eastAsia="ja-JP"/>
              </w:rPr>
            </w:pPr>
            <w:r w:rsidRPr="00E062F1">
              <w:rPr>
                <w:rFonts w:cs="Arial"/>
                <w:lang w:eastAsia="ja-JP"/>
              </w:rPr>
              <w:t>DC_2A-2A-46D_n260L</w:t>
            </w:r>
          </w:p>
          <w:p w14:paraId="4FD5DFC3" w14:textId="77777777" w:rsidR="004A53CD" w:rsidRDefault="004A53CD" w:rsidP="0044745F">
            <w:pPr>
              <w:pStyle w:val="TAC"/>
              <w:rPr>
                <w:rFonts w:cs="Arial"/>
                <w:lang w:eastAsia="ja-JP"/>
              </w:rPr>
            </w:pPr>
            <w:r w:rsidRPr="00E062F1">
              <w:rPr>
                <w:rFonts w:cs="Arial"/>
                <w:lang w:eastAsia="ja-JP"/>
              </w:rPr>
              <w:t>DC_2A-2A-46E_n260L</w:t>
            </w:r>
          </w:p>
          <w:p w14:paraId="5AF617C7" w14:textId="77777777" w:rsidR="004A53CD" w:rsidRPr="00E062F1" w:rsidRDefault="004A53CD" w:rsidP="0044745F">
            <w:pPr>
              <w:pStyle w:val="TAC"/>
              <w:rPr>
                <w:rFonts w:cs="Arial"/>
                <w:lang w:eastAsia="ja-JP"/>
              </w:rPr>
            </w:pPr>
            <w:r w:rsidRPr="00E062F1">
              <w:rPr>
                <w:rFonts w:cs="Arial"/>
                <w:lang w:eastAsia="ja-JP"/>
              </w:rPr>
              <w:t>DC_2A-2A-46A_n260M</w:t>
            </w:r>
          </w:p>
          <w:p w14:paraId="2DFB0243" w14:textId="77777777" w:rsidR="004A53CD" w:rsidRPr="00E062F1" w:rsidRDefault="004A53CD" w:rsidP="0044745F">
            <w:pPr>
              <w:pStyle w:val="TAC"/>
              <w:rPr>
                <w:rFonts w:cs="Arial"/>
                <w:lang w:eastAsia="ja-JP"/>
              </w:rPr>
            </w:pPr>
            <w:r w:rsidRPr="00E062F1">
              <w:rPr>
                <w:rFonts w:cs="Arial"/>
                <w:lang w:eastAsia="ja-JP"/>
              </w:rPr>
              <w:t>DC_2A-2A-46C_n260M</w:t>
            </w:r>
          </w:p>
          <w:p w14:paraId="11929D6F" w14:textId="77777777" w:rsidR="004A53CD" w:rsidRPr="00E062F1" w:rsidRDefault="004A53CD" w:rsidP="0044745F">
            <w:pPr>
              <w:pStyle w:val="TAC"/>
              <w:rPr>
                <w:rFonts w:cs="Arial"/>
                <w:lang w:eastAsia="ja-JP"/>
              </w:rPr>
            </w:pPr>
            <w:r w:rsidRPr="00E062F1">
              <w:rPr>
                <w:rFonts w:cs="Arial"/>
                <w:lang w:eastAsia="ja-JP"/>
              </w:rPr>
              <w:t>DC_2A-2A-46D_n260M</w:t>
            </w:r>
          </w:p>
          <w:p w14:paraId="40AE5DAD" w14:textId="77777777" w:rsidR="004A53CD" w:rsidRPr="00E062F1" w:rsidRDefault="004A53CD" w:rsidP="0044745F">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4C9215" w14:textId="77777777" w:rsidR="004A53CD" w:rsidRDefault="004A53CD" w:rsidP="0044745F">
            <w:pPr>
              <w:pStyle w:val="TAC"/>
              <w:rPr>
                <w:rFonts w:cs="Arial"/>
                <w:lang w:eastAsia="ja-JP"/>
              </w:rPr>
            </w:pPr>
            <w:r w:rsidRPr="00E062F1">
              <w:rPr>
                <w:rFonts w:cs="Arial"/>
                <w:lang w:eastAsia="ja-JP"/>
              </w:rPr>
              <w:t>DC_2A_n260A</w:t>
            </w:r>
          </w:p>
          <w:p w14:paraId="208D2079" w14:textId="77777777" w:rsidR="004A53CD" w:rsidRPr="00E062F1" w:rsidRDefault="004A53CD" w:rsidP="0044745F">
            <w:pPr>
              <w:pStyle w:val="TAC"/>
              <w:rPr>
                <w:rFonts w:cs="Arial"/>
                <w:lang w:eastAsia="ja-JP"/>
              </w:rPr>
            </w:pPr>
            <w:r w:rsidRPr="00E062F1">
              <w:rPr>
                <w:rFonts w:cs="Arial"/>
                <w:lang w:eastAsia="ja-JP"/>
              </w:rPr>
              <w:t>DC_2A_n260G</w:t>
            </w:r>
          </w:p>
          <w:p w14:paraId="61238AB6" w14:textId="77777777" w:rsidR="004A53CD" w:rsidRDefault="004A53CD" w:rsidP="0044745F">
            <w:pPr>
              <w:pStyle w:val="TAC"/>
              <w:rPr>
                <w:rFonts w:cs="Arial"/>
                <w:lang w:eastAsia="ja-JP"/>
              </w:rPr>
            </w:pPr>
            <w:r w:rsidRPr="00E062F1">
              <w:rPr>
                <w:rFonts w:cs="Arial"/>
                <w:lang w:eastAsia="ja-JP"/>
              </w:rPr>
              <w:t>DC_2A_n260H</w:t>
            </w:r>
          </w:p>
          <w:p w14:paraId="2B8D5045" w14:textId="77777777" w:rsidR="004A53CD" w:rsidRDefault="004A53CD" w:rsidP="0044745F">
            <w:pPr>
              <w:pStyle w:val="TAC"/>
              <w:rPr>
                <w:rFonts w:cs="Arial"/>
                <w:lang w:eastAsia="ja-JP"/>
              </w:rPr>
            </w:pPr>
            <w:r w:rsidRPr="00E062F1">
              <w:rPr>
                <w:rFonts w:cs="Arial"/>
                <w:lang w:eastAsia="ja-JP"/>
              </w:rPr>
              <w:t>DC_2A_n260I</w:t>
            </w:r>
          </w:p>
          <w:p w14:paraId="674D2CF9" w14:textId="77777777" w:rsidR="004A53CD" w:rsidRDefault="004A53CD" w:rsidP="0044745F">
            <w:pPr>
              <w:pStyle w:val="TAC"/>
              <w:rPr>
                <w:rFonts w:cs="Arial"/>
                <w:lang w:eastAsia="ja-JP"/>
              </w:rPr>
            </w:pPr>
            <w:r w:rsidRPr="00E062F1">
              <w:rPr>
                <w:rFonts w:cs="Arial"/>
                <w:lang w:eastAsia="ja-JP"/>
              </w:rPr>
              <w:t>DC_2A_n260J</w:t>
            </w:r>
          </w:p>
          <w:p w14:paraId="16C3385B" w14:textId="77777777" w:rsidR="004A53CD" w:rsidRDefault="004A53CD" w:rsidP="0044745F">
            <w:pPr>
              <w:pStyle w:val="TAC"/>
              <w:rPr>
                <w:rFonts w:cs="Arial"/>
                <w:lang w:eastAsia="ja-JP"/>
              </w:rPr>
            </w:pPr>
            <w:r w:rsidRPr="00E062F1">
              <w:rPr>
                <w:rFonts w:cs="Arial"/>
                <w:lang w:eastAsia="ja-JP"/>
              </w:rPr>
              <w:t>DC_2A_n260K</w:t>
            </w:r>
          </w:p>
          <w:p w14:paraId="5A55C41D" w14:textId="77777777" w:rsidR="004A53CD" w:rsidRDefault="004A53CD" w:rsidP="0044745F">
            <w:pPr>
              <w:pStyle w:val="TAC"/>
              <w:rPr>
                <w:rFonts w:cs="Arial"/>
                <w:lang w:eastAsia="ja-JP"/>
              </w:rPr>
            </w:pPr>
            <w:r w:rsidRPr="00E062F1">
              <w:rPr>
                <w:rFonts w:cs="Arial"/>
                <w:lang w:eastAsia="ja-JP"/>
              </w:rPr>
              <w:t>DC_2A_n260L</w:t>
            </w:r>
          </w:p>
          <w:p w14:paraId="27516A33" w14:textId="77777777" w:rsidR="004A53CD" w:rsidRPr="00E062F1" w:rsidRDefault="004A53CD" w:rsidP="0044745F">
            <w:pPr>
              <w:pStyle w:val="TAC"/>
              <w:rPr>
                <w:lang w:eastAsia="fr-FR"/>
              </w:rPr>
            </w:pPr>
            <w:r w:rsidRPr="00E062F1">
              <w:rPr>
                <w:rFonts w:cs="Arial"/>
                <w:lang w:eastAsia="ja-JP"/>
              </w:rPr>
              <w:t>DC_2A_n260M</w:t>
            </w:r>
          </w:p>
        </w:tc>
      </w:tr>
      <w:tr w:rsidR="004A53CD" w:rsidRPr="00E062F1" w14:paraId="68900DC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F9E6AD" w14:textId="77777777" w:rsidR="004A53CD" w:rsidRPr="00E062F1" w:rsidRDefault="004A53CD" w:rsidP="0044745F">
            <w:pPr>
              <w:pStyle w:val="TAC"/>
            </w:pPr>
            <w:r w:rsidRPr="00E062F1">
              <w:t>DC_2A-46A_n261A</w:t>
            </w:r>
          </w:p>
          <w:p w14:paraId="3C1335D1" w14:textId="77777777" w:rsidR="004A53CD" w:rsidRPr="00E062F1" w:rsidRDefault="004A53CD" w:rsidP="0044745F">
            <w:pPr>
              <w:pStyle w:val="TAC"/>
              <w:rPr>
                <w:lang w:eastAsia="fr-FR"/>
              </w:rPr>
            </w:pPr>
            <w:r w:rsidRPr="00E062F1">
              <w:t>DC_2A-46C_n261A</w:t>
            </w:r>
          </w:p>
          <w:p w14:paraId="48046AE4" w14:textId="77777777" w:rsidR="004A53CD" w:rsidRPr="00E062F1" w:rsidRDefault="004A53CD" w:rsidP="0044745F">
            <w:pPr>
              <w:pStyle w:val="TAC"/>
            </w:pPr>
            <w:r w:rsidRPr="00E062F1">
              <w:t>DC_2A-46D_n261A</w:t>
            </w:r>
          </w:p>
          <w:p w14:paraId="6C85901B" w14:textId="77777777" w:rsidR="004A53CD" w:rsidRPr="00E062F1" w:rsidRDefault="004A53CD" w:rsidP="0044745F">
            <w:pPr>
              <w:pStyle w:val="TAC"/>
            </w:pPr>
            <w:r w:rsidRPr="00E062F1">
              <w:t>DC_2A-46A_n261(2A)</w:t>
            </w:r>
          </w:p>
          <w:p w14:paraId="5AF64F7F" w14:textId="77777777" w:rsidR="004A53CD" w:rsidRPr="00E062F1" w:rsidRDefault="004A53CD" w:rsidP="0044745F">
            <w:pPr>
              <w:pStyle w:val="TAC"/>
            </w:pPr>
            <w:r w:rsidRPr="00E062F1">
              <w:t>DC_2A-46C_n261(2A)</w:t>
            </w:r>
          </w:p>
          <w:p w14:paraId="3654A65C" w14:textId="77777777" w:rsidR="004A53CD" w:rsidRPr="00E062F1" w:rsidRDefault="004A53CD" w:rsidP="0044745F">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7EEE7D" w14:textId="77777777" w:rsidR="004A53CD" w:rsidRPr="00E062F1" w:rsidRDefault="004A53CD" w:rsidP="0044745F">
            <w:pPr>
              <w:pStyle w:val="TAC"/>
              <w:rPr>
                <w:noProof/>
                <w:lang w:eastAsia="zh-CN"/>
              </w:rPr>
            </w:pPr>
            <w:r w:rsidRPr="00E062F1">
              <w:t>DC_2A_n261A</w:t>
            </w:r>
          </w:p>
        </w:tc>
      </w:tr>
      <w:tr w:rsidR="004A53CD" w:rsidRPr="00E062F1" w14:paraId="6454ABF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6E2386" w14:textId="77777777" w:rsidR="004A53CD" w:rsidRPr="00E062F1" w:rsidRDefault="004A53CD" w:rsidP="0044745F">
            <w:pPr>
              <w:pStyle w:val="TAC"/>
              <w:rPr>
                <w:noProof/>
              </w:rPr>
            </w:pPr>
            <w:r w:rsidRPr="00E062F1">
              <w:rPr>
                <w:noProof/>
                <w:lang w:eastAsia="zh-CN"/>
              </w:rPr>
              <w:t>DC_2A-66A_n257A</w:t>
            </w:r>
            <w:r w:rsidRPr="00E062F1">
              <w:rPr>
                <w:noProof/>
                <w:vertAlign w:val="superscript"/>
                <w:lang w:eastAsia="zh-CN"/>
              </w:rPr>
              <w:t>2</w:t>
            </w:r>
          </w:p>
          <w:p w14:paraId="1155B269" w14:textId="77777777" w:rsidR="004A53CD" w:rsidRPr="00E062F1" w:rsidRDefault="004A53CD" w:rsidP="0044745F">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A1AD2" w14:textId="77777777" w:rsidR="004A53CD" w:rsidRPr="00E062F1" w:rsidRDefault="004A53CD" w:rsidP="0044745F">
            <w:pPr>
              <w:pStyle w:val="TAC"/>
              <w:rPr>
                <w:noProof/>
                <w:lang w:eastAsia="zh-CN"/>
              </w:rPr>
            </w:pPr>
            <w:r w:rsidRPr="00E062F1">
              <w:rPr>
                <w:noProof/>
                <w:lang w:eastAsia="zh-CN"/>
              </w:rPr>
              <w:t>DC_2A_n257A</w:t>
            </w:r>
          </w:p>
          <w:p w14:paraId="5BD3B85D" w14:textId="77777777" w:rsidR="004A53CD" w:rsidRPr="00E062F1" w:rsidRDefault="004A53CD" w:rsidP="0044745F">
            <w:pPr>
              <w:pStyle w:val="TAC"/>
              <w:rPr>
                <w:noProof/>
                <w:lang w:eastAsia="zh-CN"/>
              </w:rPr>
            </w:pPr>
            <w:r w:rsidRPr="00E062F1">
              <w:rPr>
                <w:noProof/>
                <w:lang w:eastAsia="zh-CN"/>
              </w:rPr>
              <w:t>DC_66A_n257A</w:t>
            </w:r>
          </w:p>
        </w:tc>
      </w:tr>
      <w:tr w:rsidR="004A53CD" w:rsidRPr="00E062F1" w14:paraId="2E4B654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F55F6F4" w14:textId="77777777" w:rsidR="004A53CD" w:rsidRPr="00E062F1" w:rsidRDefault="004A53CD" w:rsidP="0044745F">
            <w:pPr>
              <w:pStyle w:val="TAC"/>
              <w:rPr>
                <w:noProof/>
                <w:lang w:eastAsia="zh-CN"/>
              </w:rPr>
            </w:pPr>
            <w:r w:rsidRPr="00E062F1">
              <w:rPr>
                <w:noProof/>
                <w:lang w:eastAsia="zh-CN"/>
              </w:rPr>
              <w:t>DC_2A-66A_n260A</w:t>
            </w:r>
          </w:p>
          <w:p w14:paraId="3FEFA869"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81C9FB4"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_n260H</w:t>
            </w:r>
          </w:p>
          <w:p w14:paraId="2D27BB3F"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_n260I</w:t>
            </w:r>
          </w:p>
          <w:p w14:paraId="68472737"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_n260J</w:t>
            </w:r>
          </w:p>
          <w:p w14:paraId="0CB86630"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93506EC"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2574A2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C47969" w14:textId="77777777" w:rsidR="004A53CD" w:rsidRPr="00E062F1" w:rsidRDefault="004A53CD" w:rsidP="0044745F">
            <w:pPr>
              <w:pStyle w:val="TAC"/>
              <w:rPr>
                <w:noProof/>
                <w:lang w:eastAsia="zh-CN"/>
              </w:rPr>
            </w:pPr>
            <w:r w:rsidRPr="00E062F1">
              <w:rPr>
                <w:noProof/>
                <w:lang w:eastAsia="zh-CN"/>
              </w:rPr>
              <w:t>DC_2A_n260A</w:t>
            </w:r>
          </w:p>
          <w:p w14:paraId="5172704F"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428CDAB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7877A9" w14:textId="77777777" w:rsidR="004A53CD" w:rsidRPr="00E062F1" w:rsidRDefault="004A53CD" w:rsidP="0044745F">
            <w:pPr>
              <w:pStyle w:val="TAC"/>
              <w:rPr>
                <w:rFonts w:cs="Arial"/>
                <w:lang w:eastAsia="ja-JP"/>
              </w:rPr>
            </w:pPr>
            <w:r w:rsidRPr="00E062F1">
              <w:rPr>
                <w:rFonts w:cs="Arial"/>
                <w:lang w:eastAsia="ja-JP"/>
              </w:rPr>
              <w:t>DC_2A-66A_n260(2A)</w:t>
            </w:r>
          </w:p>
          <w:p w14:paraId="31934A57" w14:textId="77777777" w:rsidR="004A53CD" w:rsidRPr="00E062F1" w:rsidRDefault="004A53CD" w:rsidP="0044745F">
            <w:pPr>
              <w:pStyle w:val="TAC"/>
              <w:rPr>
                <w:rFonts w:cs="Arial"/>
                <w:lang w:eastAsia="ja-JP"/>
              </w:rPr>
            </w:pPr>
            <w:r w:rsidRPr="00E062F1">
              <w:rPr>
                <w:rFonts w:cs="Arial"/>
                <w:lang w:eastAsia="ja-JP"/>
              </w:rPr>
              <w:t>DC_2A-66A_n260(3A)</w:t>
            </w:r>
          </w:p>
          <w:p w14:paraId="7A97AB11" w14:textId="77777777" w:rsidR="004A53CD" w:rsidRPr="00E062F1" w:rsidRDefault="004A53CD" w:rsidP="0044745F">
            <w:pPr>
              <w:pStyle w:val="TAC"/>
              <w:rPr>
                <w:rFonts w:cs="Arial"/>
                <w:lang w:eastAsia="ja-JP"/>
              </w:rPr>
            </w:pPr>
            <w:r w:rsidRPr="00E062F1">
              <w:rPr>
                <w:rFonts w:cs="Arial"/>
                <w:lang w:eastAsia="ja-JP"/>
              </w:rPr>
              <w:t>DC_2A-66A_n260(4A)</w:t>
            </w:r>
          </w:p>
          <w:p w14:paraId="278AA59C" w14:textId="77777777" w:rsidR="004A53CD" w:rsidRPr="00E062F1" w:rsidRDefault="004A53CD" w:rsidP="0044745F">
            <w:pPr>
              <w:pStyle w:val="TAC"/>
              <w:rPr>
                <w:noProof/>
                <w:lang w:eastAsia="zh-CN"/>
              </w:rPr>
            </w:pPr>
            <w:r w:rsidRPr="00E062F1">
              <w:rPr>
                <w:noProof/>
                <w:lang w:eastAsia="zh-CN"/>
              </w:rPr>
              <w:t>DC_2A-66A_n260(5A)</w:t>
            </w:r>
          </w:p>
          <w:p w14:paraId="0D002406" w14:textId="77777777" w:rsidR="004A53CD" w:rsidRPr="00E062F1" w:rsidRDefault="004A53CD" w:rsidP="0044745F">
            <w:pPr>
              <w:pStyle w:val="TAC"/>
              <w:rPr>
                <w:noProof/>
                <w:lang w:eastAsia="zh-CN"/>
              </w:rPr>
            </w:pPr>
            <w:r w:rsidRPr="00E062F1">
              <w:rPr>
                <w:noProof/>
                <w:lang w:eastAsia="zh-CN"/>
              </w:rPr>
              <w:t>DC_2A-66A_n260(6A)</w:t>
            </w:r>
          </w:p>
          <w:p w14:paraId="59729F31" w14:textId="77777777" w:rsidR="004A53CD" w:rsidRPr="00E062F1" w:rsidRDefault="004A53CD" w:rsidP="0044745F">
            <w:pPr>
              <w:pStyle w:val="TAC"/>
              <w:rPr>
                <w:noProof/>
                <w:lang w:eastAsia="zh-CN"/>
              </w:rPr>
            </w:pPr>
            <w:r w:rsidRPr="00E062F1">
              <w:rPr>
                <w:noProof/>
                <w:lang w:eastAsia="zh-CN"/>
              </w:rPr>
              <w:t>DC_2A-66A_n260(2G)</w:t>
            </w:r>
          </w:p>
          <w:p w14:paraId="1D5210AA" w14:textId="77777777" w:rsidR="004A53CD" w:rsidRPr="00E062F1" w:rsidRDefault="004A53CD" w:rsidP="0044745F">
            <w:pPr>
              <w:pStyle w:val="TAC"/>
              <w:rPr>
                <w:noProof/>
                <w:lang w:eastAsia="zh-CN"/>
              </w:rPr>
            </w:pPr>
            <w:r w:rsidRPr="00E062F1">
              <w:rPr>
                <w:noProof/>
                <w:lang w:eastAsia="zh-CN"/>
              </w:rPr>
              <w:t>DC_2A-66A_n260(2H)</w:t>
            </w:r>
          </w:p>
          <w:p w14:paraId="705618E1" w14:textId="77777777" w:rsidR="004A53CD" w:rsidRPr="00E062F1" w:rsidRDefault="004A53CD" w:rsidP="0044745F">
            <w:pPr>
              <w:pStyle w:val="TAC"/>
              <w:rPr>
                <w:noProof/>
                <w:lang w:eastAsia="zh-CN"/>
              </w:rPr>
            </w:pPr>
            <w:r w:rsidRPr="00E062F1">
              <w:rPr>
                <w:noProof/>
                <w:lang w:eastAsia="zh-CN"/>
              </w:rPr>
              <w:t>DC_2A-66A_n260(A-G)</w:t>
            </w:r>
          </w:p>
          <w:p w14:paraId="320568C0" w14:textId="77777777" w:rsidR="004A53CD" w:rsidRPr="00E062F1" w:rsidRDefault="004A53CD" w:rsidP="0044745F">
            <w:pPr>
              <w:pStyle w:val="TAC"/>
              <w:rPr>
                <w:noProof/>
                <w:lang w:eastAsia="zh-CN"/>
              </w:rPr>
            </w:pPr>
            <w:r w:rsidRPr="00E062F1">
              <w:rPr>
                <w:noProof/>
                <w:lang w:eastAsia="zh-CN"/>
              </w:rPr>
              <w:t>DC_2A-66A_n260(A-H)</w:t>
            </w:r>
          </w:p>
          <w:p w14:paraId="14904EB7" w14:textId="77777777" w:rsidR="004A53CD" w:rsidRPr="00E062F1" w:rsidRDefault="004A53CD" w:rsidP="0044745F">
            <w:pPr>
              <w:pStyle w:val="TAC"/>
              <w:rPr>
                <w:noProof/>
                <w:lang w:eastAsia="zh-CN"/>
              </w:rPr>
            </w:pPr>
            <w:r w:rsidRPr="00E062F1">
              <w:rPr>
                <w:noProof/>
                <w:lang w:eastAsia="zh-CN"/>
              </w:rPr>
              <w:t>DC_2A-66A_n260(A-2G)</w:t>
            </w:r>
          </w:p>
          <w:p w14:paraId="7F288876" w14:textId="77777777" w:rsidR="004A53CD" w:rsidRPr="00E062F1" w:rsidRDefault="004A53CD" w:rsidP="0044745F">
            <w:pPr>
              <w:pStyle w:val="TAC"/>
              <w:rPr>
                <w:noProof/>
                <w:lang w:eastAsia="zh-CN"/>
              </w:rPr>
            </w:pPr>
            <w:r w:rsidRPr="00E062F1">
              <w:rPr>
                <w:noProof/>
                <w:lang w:eastAsia="zh-CN"/>
              </w:rPr>
              <w:t>DC_2A-66A_n260(2A-G)</w:t>
            </w:r>
          </w:p>
          <w:p w14:paraId="510809BB" w14:textId="77777777" w:rsidR="004A53CD" w:rsidRPr="00E062F1" w:rsidRDefault="004A53CD" w:rsidP="0044745F">
            <w:pPr>
              <w:pStyle w:val="TAC"/>
              <w:rPr>
                <w:noProof/>
                <w:lang w:eastAsia="zh-CN"/>
              </w:rPr>
            </w:pPr>
            <w:r w:rsidRPr="00E062F1">
              <w:rPr>
                <w:noProof/>
                <w:lang w:eastAsia="zh-CN"/>
              </w:rPr>
              <w:t>DC_2A-66A_n260(2A-2G)</w:t>
            </w:r>
          </w:p>
          <w:p w14:paraId="3C6A364E" w14:textId="77777777" w:rsidR="004A53CD" w:rsidRPr="00E062F1" w:rsidRDefault="004A53CD" w:rsidP="0044745F">
            <w:pPr>
              <w:pStyle w:val="TAC"/>
              <w:rPr>
                <w:noProof/>
                <w:lang w:eastAsia="zh-CN"/>
              </w:rPr>
            </w:pPr>
            <w:r w:rsidRPr="00E062F1">
              <w:rPr>
                <w:noProof/>
                <w:lang w:eastAsia="zh-CN"/>
              </w:rPr>
              <w:t>DC_2A-66A_n260(3A-G)</w:t>
            </w:r>
          </w:p>
          <w:p w14:paraId="51B23357" w14:textId="77777777" w:rsidR="004A53CD" w:rsidRPr="00E062F1" w:rsidRDefault="004A53CD" w:rsidP="0044745F">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6864C0" w14:textId="77777777" w:rsidR="004A53CD" w:rsidRPr="00E062F1" w:rsidRDefault="004A53CD" w:rsidP="0044745F">
            <w:pPr>
              <w:pStyle w:val="TAC"/>
              <w:rPr>
                <w:noProof/>
                <w:lang w:eastAsia="zh-CN"/>
              </w:rPr>
            </w:pPr>
            <w:r w:rsidRPr="00E062F1">
              <w:rPr>
                <w:noProof/>
                <w:lang w:eastAsia="zh-CN"/>
              </w:rPr>
              <w:t>DC_2A_n260A</w:t>
            </w:r>
          </w:p>
          <w:p w14:paraId="0BEDF2EB"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6EEFC23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E906B" w14:textId="77777777" w:rsidR="004A53CD" w:rsidRPr="00E062F1" w:rsidRDefault="004A53CD" w:rsidP="0044745F">
            <w:pPr>
              <w:pStyle w:val="TAC"/>
              <w:rPr>
                <w:lang w:eastAsia="zh-CN"/>
              </w:rPr>
            </w:pPr>
            <w:r w:rsidRPr="00E062F1">
              <w:rPr>
                <w:lang w:eastAsia="zh-CN"/>
              </w:rPr>
              <w:t>DC_2A-66A_n260I</w:t>
            </w:r>
          </w:p>
          <w:p w14:paraId="33E723BA" w14:textId="77777777" w:rsidR="004A53CD" w:rsidRPr="00E062F1" w:rsidRDefault="004A53CD" w:rsidP="0044745F">
            <w:pPr>
              <w:pStyle w:val="TAC"/>
              <w:rPr>
                <w:lang w:eastAsia="zh-CN"/>
              </w:rPr>
            </w:pPr>
            <w:r w:rsidRPr="00E062F1">
              <w:rPr>
                <w:lang w:eastAsia="zh-CN"/>
              </w:rPr>
              <w:t>DC_2A-66A_n260J</w:t>
            </w:r>
          </w:p>
          <w:p w14:paraId="45525BA7" w14:textId="77777777" w:rsidR="004A53CD" w:rsidRPr="00E062F1" w:rsidRDefault="004A53CD" w:rsidP="0044745F">
            <w:pPr>
              <w:pStyle w:val="TAC"/>
              <w:rPr>
                <w:lang w:eastAsia="zh-CN"/>
              </w:rPr>
            </w:pPr>
            <w:r w:rsidRPr="00E062F1">
              <w:rPr>
                <w:lang w:eastAsia="zh-CN"/>
              </w:rPr>
              <w:t>DC_2A-66A_n260K</w:t>
            </w:r>
          </w:p>
          <w:p w14:paraId="039301A5" w14:textId="77777777" w:rsidR="004A53CD" w:rsidRPr="00E062F1" w:rsidRDefault="004A53CD" w:rsidP="0044745F">
            <w:pPr>
              <w:pStyle w:val="TAC"/>
              <w:rPr>
                <w:lang w:eastAsia="zh-CN"/>
              </w:rPr>
            </w:pPr>
            <w:r w:rsidRPr="00E062F1">
              <w:rPr>
                <w:lang w:eastAsia="zh-CN"/>
              </w:rPr>
              <w:t>DC_2A-66A_n260L</w:t>
            </w:r>
          </w:p>
          <w:p w14:paraId="39B2C09A" w14:textId="77777777" w:rsidR="004A53CD" w:rsidRPr="00E062F1" w:rsidRDefault="004A53CD" w:rsidP="0044745F">
            <w:pPr>
              <w:pStyle w:val="TAC"/>
              <w:rPr>
                <w:lang w:eastAsia="zh-CN"/>
              </w:rPr>
            </w:pPr>
            <w:r w:rsidRPr="00E062F1">
              <w:rPr>
                <w:lang w:eastAsia="zh-CN"/>
              </w:rPr>
              <w:t>DC_2A-66A_n260M</w:t>
            </w:r>
          </w:p>
          <w:p w14:paraId="1993AD7D" w14:textId="77777777" w:rsidR="004A53CD" w:rsidRPr="00E062F1" w:rsidRDefault="004A53CD" w:rsidP="0044745F">
            <w:pPr>
              <w:pStyle w:val="TAC"/>
              <w:rPr>
                <w:lang w:eastAsia="zh-CN"/>
              </w:rPr>
            </w:pPr>
            <w:r w:rsidRPr="00E062F1">
              <w:rPr>
                <w:lang w:eastAsia="zh-CN"/>
              </w:rPr>
              <w:t>DC_2A-66A-66A_n260I</w:t>
            </w:r>
          </w:p>
          <w:p w14:paraId="51734A35" w14:textId="77777777" w:rsidR="004A53CD" w:rsidRPr="00E062F1" w:rsidRDefault="004A53CD" w:rsidP="0044745F">
            <w:pPr>
              <w:pStyle w:val="TAC"/>
              <w:rPr>
                <w:lang w:eastAsia="zh-CN"/>
              </w:rPr>
            </w:pPr>
            <w:r w:rsidRPr="00E062F1">
              <w:rPr>
                <w:lang w:eastAsia="zh-CN"/>
              </w:rPr>
              <w:t>DC_2A-66A-66A_n260J</w:t>
            </w:r>
          </w:p>
          <w:p w14:paraId="4EF2BD21" w14:textId="77777777" w:rsidR="004A53CD" w:rsidRPr="00E062F1" w:rsidRDefault="004A53CD" w:rsidP="0044745F">
            <w:pPr>
              <w:pStyle w:val="TAC"/>
              <w:rPr>
                <w:lang w:eastAsia="zh-CN"/>
              </w:rPr>
            </w:pPr>
            <w:r w:rsidRPr="00E062F1">
              <w:rPr>
                <w:lang w:eastAsia="zh-CN"/>
              </w:rPr>
              <w:t>DC_2A-66A-66A_n260K</w:t>
            </w:r>
          </w:p>
          <w:p w14:paraId="514E67B7" w14:textId="77777777" w:rsidR="004A53CD" w:rsidRPr="00E062F1" w:rsidRDefault="004A53CD" w:rsidP="0044745F">
            <w:pPr>
              <w:pStyle w:val="TAC"/>
              <w:rPr>
                <w:lang w:eastAsia="zh-CN"/>
              </w:rPr>
            </w:pPr>
            <w:r w:rsidRPr="00E062F1">
              <w:rPr>
                <w:lang w:eastAsia="zh-CN"/>
              </w:rPr>
              <w:t>DC_2A-66A-66A_n260L</w:t>
            </w:r>
          </w:p>
          <w:p w14:paraId="47EDB152" w14:textId="77777777" w:rsidR="004A53CD" w:rsidRPr="00E062F1" w:rsidRDefault="004A53CD" w:rsidP="0044745F">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B86877" w14:textId="77777777" w:rsidR="004A53CD" w:rsidRPr="00E062F1" w:rsidRDefault="004A53CD" w:rsidP="0044745F">
            <w:pPr>
              <w:pStyle w:val="TAC"/>
              <w:rPr>
                <w:lang w:eastAsia="zh-CN"/>
              </w:rPr>
            </w:pPr>
            <w:r w:rsidRPr="00E062F1">
              <w:rPr>
                <w:lang w:eastAsia="zh-CN"/>
              </w:rPr>
              <w:t xml:space="preserve">DC_2A_n260I </w:t>
            </w:r>
          </w:p>
          <w:p w14:paraId="318C5042" w14:textId="77777777" w:rsidR="004A53CD" w:rsidRPr="00E062F1" w:rsidRDefault="004A53CD" w:rsidP="0044745F">
            <w:pPr>
              <w:pStyle w:val="TAC"/>
              <w:rPr>
                <w:noProof/>
                <w:lang w:eastAsia="zh-CN"/>
              </w:rPr>
            </w:pPr>
            <w:r w:rsidRPr="00E062F1">
              <w:rPr>
                <w:lang w:eastAsia="zh-CN"/>
              </w:rPr>
              <w:t>DC_66A_n260I</w:t>
            </w:r>
          </w:p>
        </w:tc>
      </w:tr>
      <w:tr w:rsidR="004A53CD" w:rsidRPr="00E062F1" w14:paraId="269BF7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A10A4" w14:textId="77777777" w:rsidR="004A53CD" w:rsidRPr="00E062F1" w:rsidRDefault="004A53CD" w:rsidP="0044745F">
            <w:pPr>
              <w:pStyle w:val="TAC"/>
              <w:rPr>
                <w:noProof/>
                <w:lang w:eastAsia="zh-CN"/>
              </w:rPr>
            </w:pPr>
            <w:r w:rsidRPr="00E062F1">
              <w:rPr>
                <w:noProof/>
                <w:lang w:eastAsia="zh-CN"/>
              </w:rPr>
              <w:t>DC_2A-2A-66A_n260A</w:t>
            </w:r>
          </w:p>
          <w:p w14:paraId="5A5D55FE" w14:textId="77777777" w:rsidR="004A53CD" w:rsidRPr="00E062F1" w:rsidRDefault="004A53CD" w:rsidP="0044745F">
            <w:pPr>
              <w:pStyle w:val="TAC"/>
            </w:pPr>
            <w:r w:rsidRPr="00E062F1">
              <w:t>DC_2A-2A-66A_n260G</w:t>
            </w:r>
          </w:p>
          <w:p w14:paraId="49B8D933" w14:textId="77777777" w:rsidR="004A53CD" w:rsidRPr="00E062F1" w:rsidRDefault="004A53CD" w:rsidP="0044745F">
            <w:pPr>
              <w:pStyle w:val="TAC"/>
              <w:rPr>
                <w:lang w:eastAsia="fr-FR"/>
              </w:rPr>
            </w:pPr>
            <w:r w:rsidRPr="00E062F1">
              <w:t>DC_2A-2A-66A_n260H</w:t>
            </w:r>
          </w:p>
          <w:p w14:paraId="537150E5" w14:textId="77777777" w:rsidR="004A53CD" w:rsidRPr="00E062F1" w:rsidRDefault="004A53CD" w:rsidP="0044745F">
            <w:pPr>
              <w:pStyle w:val="TAC"/>
              <w:rPr>
                <w:noProof/>
                <w:lang w:eastAsia="zh-CN"/>
              </w:rPr>
            </w:pPr>
            <w:r w:rsidRPr="00E062F1">
              <w:t>DC_2A-2A-66A_n260I</w:t>
            </w:r>
          </w:p>
          <w:p w14:paraId="3D393317" w14:textId="77777777" w:rsidR="004A53CD" w:rsidRPr="00E062F1" w:rsidRDefault="004A53CD" w:rsidP="0044745F">
            <w:pPr>
              <w:pStyle w:val="TAC"/>
              <w:rPr>
                <w:noProof/>
                <w:lang w:eastAsia="zh-CN"/>
              </w:rPr>
            </w:pPr>
            <w:r w:rsidRPr="00E062F1">
              <w:t>DC_2A-2A-66A_n260J</w:t>
            </w:r>
          </w:p>
          <w:p w14:paraId="5669C149" w14:textId="77777777" w:rsidR="004A53CD" w:rsidRPr="00E062F1" w:rsidRDefault="004A53CD" w:rsidP="0044745F">
            <w:pPr>
              <w:pStyle w:val="TAC"/>
              <w:rPr>
                <w:noProof/>
                <w:lang w:eastAsia="zh-CN"/>
              </w:rPr>
            </w:pPr>
            <w:r w:rsidRPr="00E062F1">
              <w:t>DC_2A-2A-66A_n260K</w:t>
            </w:r>
          </w:p>
          <w:p w14:paraId="3228F5BF" w14:textId="77777777" w:rsidR="004A53CD" w:rsidRPr="00E062F1" w:rsidRDefault="004A53CD" w:rsidP="0044745F">
            <w:pPr>
              <w:pStyle w:val="TAC"/>
              <w:rPr>
                <w:noProof/>
                <w:lang w:eastAsia="zh-CN"/>
              </w:rPr>
            </w:pPr>
            <w:r w:rsidRPr="00E062F1">
              <w:t>DC_2A-2A-66A_n260L</w:t>
            </w:r>
          </w:p>
          <w:p w14:paraId="68686D43" w14:textId="77777777" w:rsidR="004A53CD" w:rsidRPr="00E062F1" w:rsidRDefault="004A53CD" w:rsidP="0044745F">
            <w:pPr>
              <w:pStyle w:val="TAC"/>
            </w:pPr>
            <w:r w:rsidRPr="00E062F1">
              <w:t>DC_2A-2A-66A_n260M</w:t>
            </w:r>
          </w:p>
          <w:p w14:paraId="09348B1F" w14:textId="77777777" w:rsidR="004A53CD" w:rsidRPr="00E062F1" w:rsidRDefault="004A53CD" w:rsidP="0044745F">
            <w:pPr>
              <w:pStyle w:val="TAC"/>
              <w:rPr>
                <w:lang w:eastAsia="fr-FR"/>
              </w:rPr>
            </w:pPr>
            <w:r w:rsidRPr="00E062F1">
              <w:t>DC_2A-66A-66A_n260A</w:t>
            </w:r>
          </w:p>
          <w:p w14:paraId="3FC9C754" w14:textId="77777777" w:rsidR="004A53CD" w:rsidRPr="00E062F1" w:rsidRDefault="004A53CD" w:rsidP="0044745F">
            <w:pPr>
              <w:pStyle w:val="TAC"/>
            </w:pPr>
            <w:r w:rsidRPr="00E062F1">
              <w:t>DC_2A-66A-66A_n260G</w:t>
            </w:r>
          </w:p>
          <w:p w14:paraId="3AF0BBA8" w14:textId="77777777" w:rsidR="004A53CD" w:rsidRPr="00E062F1" w:rsidRDefault="004A53CD" w:rsidP="0044745F">
            <w:pPr>
              <w:pStyle w:val="TAC"/>
            </w:pPr>
            <w:r w:rsidRPr="00E062F1">
              <w:t>DC_2A-66A-66A_n260H</w:t>
            </w:r>
          </w:p>
          <w:p w14:paraId="405BE337" w14:textId="77777777" w:rsidR="004A53CD" w:rsidRPr="00E062F1" w:rsidRDefault="004A53CD" w:rsidP="0044745F">
            <w:pPr>
              <w:pStyle w:val="TAC"/>
              <w:rPr>
                <w:noProof/>
                <w:lang w:eastAsia="zh-CN"/>
              </w:rPr>
            </w:pPr>
            <w:r w:rsidRPr="00E062F1">
              <w:t>DC_2A-66A-66A_n260I</w:t>
            </w:r>
          </w:p>
          <w:p w14:paraId="20287DE3" w14:textId="77777777" w:rsidR="004A53CD" w:rsidRPr="00E062F1" w:rsidRDefault="004A53CD" w:rsidP="0044745F">
            <w:pPr>
              <w:pStyle w:val="TAC"/>
              <w:rPr>
                <w:noProof/>
                <w:lang w:eastAsia="zh-CN"/>
              </w:rPr>
            </w:pPr>
            <w:r w:rsidRPr="00E062F1">
              <w:t>DC_2A-66A-66A_n260J</w:t>
            </w:r>
          </w:p>
          <w:p w14:paraId="4C723D30" w14:textId="77777777" w:rsidR="004A53CD" w:rsidRPr="00E062F1" w:rsidRDefault="004A53CD" w:rsidP="0044745F">
            <w:pPr>
              <w:pStyle w:val="TAC"/>
              <w:rPr>
                <w:noProof/>
                <w:lang w:eastAsia="zh-CN"/>
              </w:rPr>
            </w:pPr>
            <w:r w:rsidRPr="00E062F1">
              <w:t>DC_2A-66A-66A_n260K</w:t>
            </w:r>
          </w:p>
          <w:p w14:paraId="55A23E77" w14:textId="77777777" w:rsidR="004A53CD" w:rsidRPr="00E062F1" w:rsidRDefault="004A53CD" w:rsidP="0044745F">
            <w:pPr>
              <w:pStyle w:val="TAC"/>
              <w:rPr>
                <w:noProof/>
                <w:lang w:eastAsia="zh-CN"/>
              </w:rPr>
            </w:pPr>
            <w:r w:rsidRPr="00E062F1">
              <w:t>DC_2A-66A-66A_n260L</w:t>
            </w:r>
          </w:p>
          <w:p w14:paraId="4C4347E0" w14:textId="77777777" w:rsidR="004A53CD" w:rsidRPr="00E062F1" w:rsidRDefault="004A53CD" w:rsidP="0044745F">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2944C0" w14:textId="77777777" w:rsidR="004A53CD" w:rsidRPr="00E062F1" w:rsidRDefault="004A53CD" w:rsidP="0044745F">
            <w:pPr>
              <w:pStyle w:val="TAC"/>
              <w:rPr>
                <w:noProof/>
                <w:lang w:eastAsia="zh-CN"/>
              </w:rPr>
            </w:pPr>
            <w:r w:rsidRPr="00E062F1">
              <w:rPr>
                <w:noProof/>
                <w:lang w:eastAsia="zh-CN"/>
              </w:rPr>
              <w:t>DC_2A_n260A</w:t>
            </w:r>
          </w:p>
          <w:p w14:paraId="663F5490"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5C32A19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800A03" w14:textId="77777777" w:rsidR="004A53CD" w:rsidRPr="00E062F1" w:rsidRDefault="004A53CD" w:rsidP="0044745F">
            <w:pPr>
              <w:pStyle w:val="TAC"/>
              <w:rPr>
                <w:noProof/>
                <w:lang w:eastAsia="zh-CN"/>
              </w:rPr>
            </w:pPr>
            <w:r w:rsidRPr="00E062F1">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CE82F" w14:textId="77777777" w:rsidR="004A53CD" w:rsidRPr="00E062F1" w:rsidRDefault="004A53CD" w:rsidP="0044745F">
            <w:pPr>
              <w:pStyle w:val="TAC"/>
              <w:rPr>
                <w:lang w:eastAsia="fi-FI"/>
              </w:rPr>
            </w:pPr>
            <w:r w:rsidRPr="00E062F1">
              <w:rPr>
                <w:lang w:eastAsia="fi-FI"/>
              </w:rPr>
              <w:t>DC_2A_n261A</w:t>
            </w:r>
          </w:p>
          <w:p w14:paraId="51343DC5" w14:textId="77777777" w:rsidR="004A53CD" w:rsidRPr="00E062F1" w:rsidRDefault="004A53CD" w:rsidP="0044745F">
            <w:pPr>
              <w:pStyle w:val="TAC"/>
              <w:rPr>
                <w:noProof/>
                <w:lang w:eastAsia="zh-CN"/>
              </w:rPr>
            </w:pPr>
            <w:r w:rsidRPr="00E062F1">
              <w:rPr>
                <w:lang w:eastAsia="fi-FI"/>
              </w:rPr>
              <w:t>DC_66A_n261A</w:t>
            </w:r>
          </w:p>
        </w:tc>
      </w:tr>
      <w:tr w:rsidR="004A53CD" w:rsidRPr="00E062F1" w14:paraId="7E8AC67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DA401" w14:textId="77777777" w:rsidR="004A53CD" w:rsidRPr="00E062F1" w:rsidRDefault="004A53CD" w:rsidP="0044745F">
            <w:pPr>
              <w:pStyle w:val="TAC"/>
              <w:rPr>
                <w:lang w:eastAsia="zh-CN"/>
              </w:rPr>
            </w:pPr>
            <w:r w:rsidRPr="00E062F1">
              <w:rPr>
                <w:lang w:eastAsia="zh-CN"/>
              </w:rPr>
              <w:t>DC_2A-66A_n261G</w:t>
            </w:r>
          </w:p>
          <w:p w14:paraId="123969CC" w14:textId="77777777" w:rsidR="004A53CD" w:rsidRPr="00E062F1" w:rsidRDefault="004A53CD" w:rsidP="0044745F">
            <w:pPr>
              <w:pStyle w:val="TAC"/>
              <w:rPr>
                <w:lang w:eastAsia="zh-CN"/>
              </w:rPr>
            </w:pPr>
            <w:r w:rsidRPr="00E062F1">
              <w:rPr>
                <w:lang w:eastAsia="zh-CN"/>
              </w:rPr>
              <w:t>DC_2A-66A_n261H</w:t>
            </w:r>
          </w:p>
          <w:p w14:paraId="3F9C69C3" w14:textId="77777777" w:rsidR="004A53CD" w:rsidRPr="00E062F1" w:rsidRDefault="004A53CD" w:rsidP="0044745F">
            <w:pPr>
              <w:pStyle w:val="TAC"/>
              <w:rPr>
                <w:lang w:eastAsia="zh-CN"/>
              </w:rPr>
            </w:pPr>
            <w:r w:rsidRPr="00E062F1">
              <w:rPr>
                <w:lang w:eastAsia="zh-CN"/>
              </w:rPr>
              <w:t>DC_2A-66A_n261I</w:t>
            </w:r>
          </w:p>
          <w:p w14:paraId="6E922F96" w14:textId="77777777" w:rsidR="004A53CD" w:rsidRPr="00E062F1" w:rsidRDefault="004A53CD" w:rsidP="0044745F">
            <w:pPr>
              <w:pStyle w:val="TAC"/>
              <w:rPr>
                <w:lang w:eastAsia="zh-CN"/>
              </w:rPr>
            </w:pPr>
            <w:r w:rsidRPr="00E062F1">
              <w:rPr>
                <w:lang w:eastAsia="zh-CN"/>
              </w:rPr>
              <w:t>DC_2A-66A_n261J</w:t>
            </w:r>
          </w:p>
          <w:p w14:paraId="79386DD9" w14:textId="77777777" w:rsidR="004A53CD" w:rsidRPr="00E062F1" w:rsidRDefault="004A53CD" w:rsidP="0044745F">
            <w:pPr>
              <w:pStyle w:val="TAC"/>
              <w:rPr>
                <w:lang w:eastAsia="zh-CN"/>
              </w:rPr>
            </w:pPr>
            <w:r w:rsidRPr="00E062F1">
              <w:rPr>
                <w:lang w:eastAsia="zh-CN"/>
              </w:rPr>
              <w:t>DC_2A-66A_n261K</w:t>
            </w:r>
          </w:p>
          <w:p w14:paraId="04DB0E74" w14:textId="77777777" w:rsidR="004A53CD" w:rsidRPr="00E062F1" w:rsidRDefault="004A53CD" w:rsidP="0044745F">
            <w:pPr>
              <w:pStyle w:val="TAC"/>
              <w:rPr>
                <w:lang w:eastAsia="zh-CN"/>
              </w:rPr>
            </w:pPr>
            <w:r w:rsidRPr="00E062F1">
              <w:rPr>
                <w:lang w:eastAsia="zh-CN"/>
              </w:rPr>
              <w:t>DC_2A-66A_n261L</w:t>
            </w:r>
          </w:p>
          <w:p w14:paraId="62C62BEA" w14:textId="77777777" w:rsidR="004A53CD" w:rsidRPr="00E062F1" w:rsidRDefault="004A53CD" w:rsidP="0044745F">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8F9D8D" w14:textId="77777777" w:rsidR="004A53CD" w:rsidRPr="00E062F1" w:rsidRDefault="004A53CD" w:rsidP="0044745F">
            <w:pPr>
              <w:pStyle w:val="TAC"/>
              <w:rPr>
                <w:lang w:eastAsia="zh-CN"/>
              </w:rPr>
            </w:pPr>
            <w:r w:rsidRPr="00E062F1">
              <w:rPr>
                <w:lang w:eastAsia="zh-CN"/>
              </w:rPr>
              <w:t>DC_2A_n261A</w:t>
            </w:r>
          </w:p>
          <w:p w14:paraId="0B9C197F" w14:textId="77777777" w:rsidR="004A53CD" w:rsidRPr="00E062F1" w:rsidRDefault="004A53CD" w:rsidP="0044745F">
            <w:pPr>
              <w:pStyle w:val="TAC"/>
              <w:rPr>
                <w:lang w:eastAsia="fi-FI"/>
              </w:rPr>
            </w:pPr>
            <w:r w:rsidRPr="00E062F1">
              <w:rPr>
                <w:lang w:eastAsia="zh-CN"/>
              </w:rPr>
              <w:t>DC_66A_n261A</w:t>
            </w:r>
          </w:p>
        </w:tc>
      </w:tr>
      <w:tr w:rsidR="004A53CD" w:rsidRPr="00E062F1" w14:paraId="209C4A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EDDA2B" w14:textId="77777777" w:rsidR="004A53CD" w:rsidRPr="00E062F1" w:rsidRDefault="004A53CD" w:rsidP="0044745F">
            <w:pPr>
              <w:pStyle w:val="TAC"/>
            </w:pPr>
            <w:r w:rsidRPr="00E062F1">
              <w:t>DC_2A-66A_n261(2A)</w:t>
            </w:r>
          </w:p>
          <w:p w14:paraId="3BD769FB" w14:textId="77777777" w:rsidR="004A53CD" w:rsidRPr="00E062F1" w:rsidRDefault="004A53CD" w:rsidP="0044745F">
            <w:pPr>
              <w:pStyle w:val="TAC"/>
              <w:rPr>
                <w:lang w:eastAsia="fi-FI"/>
              </w:rPr>
            </w:pPr>
            <w:r w:rsidRPr="00E062F1">
              <w:rPr>
                <w:lang w:eastAsia="fi-FI"/>
              </w:rPr>
              <w:t>DC_2A-66A_n261(3A)</w:t>
            </w:r>
          </w:p>
          <w:p w14:paraId="52098B2A" w14:textId="77777777" w:rsidR="004A53CD" w:rsidRPr="00E062F1" w:rsidRDefault="004A53CD" w:rsidP="0044745F">
            <w:pPr>
              <w:pStyle w:val="TAC"/>
              <w:rPr>
                <w:lang w:eastAsia="fi-FI"/>
              </w:rPr>
            </w:pPr>
            <w:r w:rsidRPr="00E062F1">
              <w:rPr>
                <w:lang w:eastAsia="fi-FI"/>
              </w:rPr>
              <w:t>DC_2A-66A_n261(4A)</w:t>
            </w:r>
          </w:p>
          <w:p w14:paraId="532CA0F3" w14:textId="77777777" w:rsidR="004A53CD" w:rsidRPr="00E062F1" w:rsidRDefault="004A53CD" w:rsidP="0044745F">
            <w:pPr>
              <w:pStyle w:val="TAC"/>
              <w:rPr>
                <w:lang w:eastAsia="fi-FI"/>
              </w:rPr>
            </w:pPr>
            <w:r w:rsidRPr="00E062F1">
              <w:rPr>
                <w:lang w:eastAsia="fi-FI"/>
              </w:rPr>
              <w:t>DC_2A-66A_n261(2G)</w:t>
            </w:r>
          </w:p>
          <w:p w14:paraId="72276A2F" w14:textId="77777777" w:rsidR="004A53CD" w:rsidRPr="00E062F1" w:rsidRDefault="004A53CD" w:rsidP="0044745F">
            <w:pPr>
              <w:pStyle w:val="TAC"/>
              <w:rPr>
                <w:lang w:eastAsia="fi-FI"/>
              </w:rPr>
            </w:pPr>
            <w:r w:rsidRPr="00E062F1">
              <w:rPr>
                <w:lang w:eastAsia="fi-FI"/>
              </w:rPr>
              <w:t>DC_2A-66A_n261(2H)</w:t>
            </w:r>
          </w:p>
          <w:p w14:paraId="6D217A18" w14:textId="77777777" w:rsidR="004A53CD" w:rsidRPr="00E062F1" w:rsidRDefault="004A53CD" w:rsidP="0044745F">
            <w:pPr>
              <w:pStyle w:val="TAC"/>
              <w:rPr>
                <w:lang w:eastAsia="fi-FI"/>
              </w:rPr>
            </w:pPr>
            <w:r w:rsidRPr="00E062F1">
              <w:rPr>
                <w:lang w:eastAsia="fi-FI"/>
              </w:rPr>
              <w:t>DC_2A-66A_n261(A-G)</w:t>
            </w:r>
          </w:p>
          <w:p w14:paraId="3855CFA6" w14:textId="77777777" w:rsidR="004A53CD" w:rsidRPr="00E062F1" w:rsidRDefault="004A53CD" w:rsidP="0044745F">
            <w:pPr>
              <w:pStyle w:val="TAC"/>
              <w:rPr>
                <w:lang w:eastAsia="fi-FI"/>
              </w:rPr>
            </w:pPr>
            <w:r w:rsidRPr="00E062F1">
              <w:rPr>
                <w:lang w:eastAsia="fi-FI"/>
              </w:rPr>
              <w:t>DC_2A-66A_n261(A-H)</w:t>
            </w:r>
          </w:p>
          <w:p w14:paraId="4F0BE08E" w14:textId="77777777" w:rsidR="004A53CD" w:rsidRPr="00E062F1" w:rsidRDefault="004A53CD" w:rsidP="0044745F">
            <w:pPr>
              <w:pStyle w:val="TAC"/>
              <w:rPr>
                <w:lang w:eastAsia="fi-FI"/>
              </w:rPr>
            </w:pPr>
            <w:r w:rsidRPr="00E062F1">
              <w:rPr>
                <w:lang w:eastAsia="fi-FI"/>
              </w:rPr>
              <w:t>DC_2A-66A_n261(A-I)</w:t>
            </w:r>
          </w:p>
          <w:p w14:paraId="15B28BD8" w14:textId="77777777" w:rsidR="004A53CD" w:rsidRPr="00E062F1" w:rsidRDefault="004A53CD" w:rsidP="0044745F">
            <w:pPr>
              <w:pStyle w:val="TAC"/>
              <w:rPr>
                <w:lang w:eastAsia="fi-FI"/>
              </w:rPr>
            </w:pPr>
            <w:r w:rsidRPr="00E062F1">
              <w:rPr>
                <w:lang w:eastAsia="fi-FI"/>
              </w:rPr>
              <w:t>DC_2A-66A_n261(A-J)</w:t>
            </w:r>
          </w:p>
          <w:p w14:paraId="7DAB924A" w14:textId="77777777" w:rsidR="004A53CD" w:rsidRPr="00E062F1" w:rsidRDefault="004A53CD" w:rsidP="0044745F">
            <w:pPr>
              <w:pStyle w:val="TAC"/>
              <w:rPr>
                <w:lang w:eastAsia="fi-FI"/>
              </w:rPr>
            </w:pPr>
            <w:r w:rsidRPr="00E062F1">
              <w:rPr>
                <w:lang w:eastAsia="fi-FI"/>
              </w:rPr>
              <w:t>DC_2A-66A_n261(A-K)</w:t>
            </w:r>
          </w:p>
          <w:p w14:paraId="3A182342" w14:textId="77777777" w:rsidR="004A53CD" w:rsidRPr="00E062F1" w:rsidRDefault="004A53CD" w:rsidP="0044745F">
            <w:pPr>
              <w:pStyle w:val="TAC"/>
              <w:rPr>
                <w:lang w:eastAsia="fi-FI"/>
              </w:rPr>
            </w:pPr>
            <w:r w:rsidRPr="00E062F1">
              <w:rPr>
                <w:lang w:eastAsia="fi-FI"/>
              </w:rPr>
              <w:t>DC_2A-66A_n261(A-2G)</w:t>
            </w:r>
          </w:p>
          <w:p w14:paraId="4B0D76EA" w14:textId="77777777" w:rsidR="004A53CD" w:rsidRPr="00E062F1" w:rsidRDefault="004A53CD" w:rsidP="0044745F">
            <w:pPr>
              <w:pStyle w:val="TAC"/>
              <w:rPr>
                <w:lang w:eastAsia="fi-FI"/>
              </w:rPr>
            </w:pPr>
            <w:r w:rsidRPr="00E062F1">
              <w:rPr>
                <w:lang w:eastAsia="fi-FI"/>
              </w:rPr>
              <w:t>DC_2A-66A_n261(A-G-H)</w:t>
            </w:r>
          </w:p>
          <w:p w14:paraId="5E97C3FA" w14:textId="77777777" w:rsidR="004A53CD" w:rsidRPr="00E062F1" w:rsidRDefault="004A53CD" w:rsidP="0044745F">
            <w:pPr>
              <w:pStyle w:val="TAC"/>
              <w:rPr>
                <w:lang w:eastAsia="fi-FI"/>
              </w:rPr>
            </w:pPr>
            <w:r w:rsidRPr="00E062F1">
              <w:rPr>
                <w:lang w:eastAsia="fi-FI"/>
              </w:rPr>
              <w:t>DC_2A-66A_n261(A-G-I)</w:t>
            </w:r>
          </w:p>
          <w:p w14:paraId="7F4626E8" w14:textId="77777777" w:rsidR="004A53CD" w:rsidRPr="00E062F1" w:rsidRDefault="004A53CD" w:rsidP="0044745F">
            <w:pPr>
              <w:pStyle w:val="TAC"/>
              <w:rPr>
                <w:lang w:eastAsia="fi-FI"/>
              </w:rPr>
            </w:pPr>
            <w:r w:rsidRPr="00E062F1">
              <w:rPr>
                <w:lang w:eastAsia="fi-FI"/>
              </w:rPr>
              <w:t>DC_2A-66A_n261(2A-G)</w:t>
            </w:r>
          </w:p>
          <w:p w14:paraId="414F915C" w14:textId="77777777" w:rsidR="004A53CD" w:rsidRPr="00E062F1" w:rsidRDefault="004A53CD" w:rsidP="0044745F">
            <w:pPr>
              <w:pStyle w:val="TAC"/>
              <w:rPr>
                <w:lang w:eastAsia="fi-FI"/>
              </w:rPr>
            </w:pPr>
            <w:r w:rsidRPr="00E062F1">
              <w:rPr>
                <w:lang w:eastAsia="fi-FI"/>
              </w:rPr>
              <w:t>DC_2A-66A_n261(2A-H)</w:t>
            </w:r>
          </w:p>
          <w:p w14:paraId="248852A9" w14:textId="77777777" w:rsidR="004A53CD" w:rsidRPr="00E062F1" w:rsidRDefault="004A53CD" w:rsidP="0044745F">
            <w:pPr>
              <w:pStyle w:val="TAC"/>
              <w:rPr>
                <w:lang w:eastAsia="fi-FI"/>
              </w:rPr>
            </w:pPr>
            <w:r w:rsidRPr="00E062F1">
              <w:rPr>
                <w:lang w:eastAsia="fi-FI"/>
              </w:rPr>
              <w:t>DC_2A-66A_n261(2A-I)</w:t>
            </w:r>
          </w:p>
          <w:p w14:paraId="1CD7E7E0" w14:textId="77777777" w:rsidR="004A53CD" w:rsidRPr="00E062F1" w:rsidRDefault="004A53CD" w:rsidP="0044745F">
            <w:pPr>
              <w:pStyle w:val="TAC"/>
              <w:rPr>
                <w:lang w:eastAsia="fi-FI"/>
              </w:rPr>
            </w:pPr>
            <w:r w:rsidRPr="00E062F1">
              <w:rPr>
                <w:lang w:eastAsia="fi-FI"/>
              </w:rPr>
              <w:t>DC_2A-66A_n261(3A-G)</w:t>
            </w:r>
          </w:p>
          <w:p w14:paraId="21E744FC" w14:textId="77777777" w:rsidR="004A53CD" w:rsidRPr="00E062F1" w:rsidRDefault="004A53CD" w:rsidP="0044745F">
            <w:pPr>
              <w:pStyle w:val="TAC"/>
              <w:rPr>
                <w:lang w:eastAsia="fi-FI"/>
              </w:rPr>
            </w:pPr>
            <w:r w:rsidRPr="00E062F1">
              <w:rPr>
                <w:lang w:eastAsia="fi-FI"/>
              </w:rPr>
              <w:t>DC_2A-66A_n261(G-H)</w:t>
            </w:r>
          </w:p>
          <w:p w14:paraId="404E2B66" w14:textId="77777777" w:rsidR="004A53CD" w:rsidRPr="00E062F1" w:rsidRDefault="004A53CD" w:rsidP="0044745F">
            <w:pPr>
              <w:pStyle w:val="TAC"/>
              <w:rPr>
                <w:lang w:eastAsia="fi-FI"/>
              </w:rPr>
            </w:pPr>
            <w:r w:rsidRPr="00E062F1">
              <w:rPr>
                <w:lang w:eastAsia="fi-FI"/>
              </w:rPr>
              <w:t>DC_2A-66A_n261(G-I)</w:t>
            </w:r>
          </w:p>
          <w:p w14:paraId="11E3B635" w14:textId="77777777" w:rsidR="004A53CD" w:rsidRPr="00E062F1" w:rsidRDefault="004A53CD" w:rsidP="0044745F">
            <w:pPr>
              <w:pStyle w:val="TAC"/>
              <w:rPr>
                <w:lang w:eastAsia="fi-FI"/>
              </w:rPr>
            </w:pPr>
            <w:r w:rsidRPr="00E062F1">
              <w:rPr>
                <w:lang w:eastAsia="fi-FI"/>
              </w:rPr>
              <w:t>DC_2A-66A_n261(G-J)</w:t>
            </w:r>
          </w:p>
          <w:p w14:paraId="67D1D409" w14:textId="77777777" w:rsidR="004A53CD" w:rsidRPr="00E062F1" w:rsidRDefault="004A53CD" w:rsidP="0044745F">
            <w:pPr>
              <w:pStyle w:val="TAC"/>
              <w:rPr>
                <w:lang w:eastAsia="fi-FI"/>
              </w:rPr>
            </w:pPr>
            <w:r w:rsidRPr="00E062F1">
              <w:rPr>
                <w:lang w:eastAsia="fi-FI"/>
              </w:rPr>
              <w:t>DC_2A-66A_n261(H-I)</w:t>
            </w:r>
          </w:p>
          <w:p w14:paraId="77C053BA" w14:textId="77777777" w:rsidR="004A53CD" w:rsidRPr="00E062F1" w:rsidRDefault="004A53CD" w:rsidP="0044745F">
            <w:pPr>
              <w:pStyle w:val="TAC"/>
              <w:rPr>
                <w:lang w:eastAsia="zh-CN"/>
              </w:rPr>
            </w:pPr>
            <w:r w:rsidRPr="00E062F1">
              <w:rPr>
                <w:lang w:eastAsia="zh-CN"/>
              </w:rPr>
              <w:t>DC_2A-66A-66A_n261A</w:t>
            </w:r>
          </w:p>
          <w:p w14:paraId="28590D71" w14:textId="77777777" w:rsidR="004A53CD" w:rsidRPr="00E062F1" w:rsidRDefault="004A53CD" w:rsidP="0044745F">
            <w:pPr>
              <w:pStyle w:val="TAC"/>
              <w:rPr>
                <w:lang w:eastAsia="zh-CN"/>
              </w:rPr>
            </w:pPr>
            <w:r w:rsidRPr="00E062F1">
              <w:rPr>
                <w:lang w:eastAsia="zh-CN"/>
              </w:rPr>
              <w:t>DC_2A-66A-66A_n261I</w:t>
            </w:r>
          </w:p>
          <w:p w14:paraId="7B658017" w14:textId="77777777" w:rsidR="004A53CD" w:rsidRPr="00E062F1" w:rsidRDefault="004A53CD" w:rsidP="0044745F">
            <w:pPr>
              <w:pStyle w:val="TAC"/>
              <w:rPr>
                <w:lang w:eastAsia="zh-CN"/>
              </w:rPr>
            </w:pPr>
            <w:r w:rsidRPr="00E062F1">
              <w:rPr>
                <w:lang w:eastAsia="zh-CN"/>
              </w:rPr>
              <w:t>DC_2A-66A-66A_n261J</w:t>
            </w:r>
          </w:p>
          <w:p w14:paraId="7FEFDC9A" w14:textId="77777777" w:rsidR="004A53CD" w:rsidRPr="00E062F1" w:rsidRDefault="004A53CD" w:rsidP="0044745F">
            <w:pPr>
              <w:pStyle w:val="TAC"/>
              <w:rPr>
                <w:lang w:eastAsia="zh-CN"/>
              </w:rPr>
            </w:pPr>
            <w:r w:rsidRPr="00E062F1">
              <w:rPr>
                <w:lang w:eastAsia="zh-CN"/>
              </w:rPr>
              <w:t>DC_2A-66A-66A_n261K</w:t>
            </w:r>
          </w:p>
          <w:p w14:paraId="2FEEEFAA" w14:textId="77777777" w:rsidR="004A53CD" w:rsidRPr="00E062F1" w:rsidRDefault="004A53CD" w:rsidP="0044745F">
            <w:pPr>
              <w:pStyle w:val="TAC"/>
              <w:rPr>
                <w:lang w:eastAsia="zh-CN"/>
              </w:rPr>
            </w:pPr>
            <w:r w:rsidRPr="00E062F1">
              <w:rPr>
                <w:lang w:eastAsia="zh-CN"/>
              </w:rPr>
              <w:t>DC_2A-66A-66A_n261L</w:t>
            </w:r>
          </w:p>
          <w:p w14:paraId="7C6D2000" w14:textId="77777777" w:rsidR="004A53CD" w:rsidRPr="00E062F1" w:rsidRDefault="004A53CD" w:rsidP="0044745F">
            <w:pPr>
              <w:pStyle w:val="TAC"/>
              <w:rPr>
                <w:lang w:eastAsia="zh-CN"/>
              </w:rPr>
            </w:pPr>
            <w:r w:rsidRPr="00E062F1">
              <w:rPr>
                <w:lang w:eastAsia="zh-CN"/>
              </w:rPr>
              <w:t>DC_2A-66A-66A_n261M</w:t>
            </w:r>
          </w:p>
          <w:p w14:paraId="017198A4" w14:textId="77777777" w:rsidR="004A53CD" w:rsidRPr="00E062F1" w:rsidRDefault="004A53CD" w:rsidP="0044745F">
            <w:pPr>
              <w:pStyle w:val="TAC"/>
              <w:rPr>
                <w:lang w:eastAsia="zh-CN"/>
              </w:rPr>
            </w:pPr>
            <w:r w:rsidRPr="00E062F1">
              <w:rPr>
                <w:lang w:eastAsia="zh-CN"/>
              </w:rPr>
              <w:t>DC_2A-66A-66A_n261(A-G)</w:t>
            </w:r>
          </w:p>
          <w:p w14:paraId="7DF969C5" w14:textId="77777777" w:rsidR="004A53CD" w:rsidRPr="00E062F1" w:rsidRDefault="004A53CD" w:rsidP="0044745F">
            <w:pPr>
              <w:pStyle w:val="TAC"/>
              <w:rPr>
                <w:lang w:eastAsia="zh-CN"/>
              </w:rPr>
            </w:pPr>
            <w:r w:rsidRPr="00E062F1">
              <w:rPr>
                <w:lang w:eastAsia="zh-CN"/>
              </w:rPr>
              <w:t>DC_2A-66A-66A_n261(A-H)</w:t>
            </w:r>
          </w:p>
          <w:p w14:paraId="645BB27C" w14:textId="77777777" w:rsidR="004A53CD" w:rsidRPr="00E062F1" w:rsidRDefault="004A53CD" w:rsidP="0044745F">
            <w:pPr>
              <w:pStyle w:val="TAC"/>
              <w:rPr>
                <w:lang w:eastAsia="zh-CN"/>
              </w:rPr>
            </w:pPr>
            <w:r w:rsidRPr="00E062F1">
              <w:rPr>
                <w:lang w:eastAsia="zh-CN"/>
              </w:rPr>
              <w:t>DC_2A-66A-66A_n261(A-J)</w:t>
            </w:r>
          </w:p>
          <w:p w14:paraId="2CDB3775" w14:textId="77777777" w:rsidR="004A53CD" w:rsidRPr="00E062F1" w:rsidRDefault="004A53CD" w:rsidP="0044745F">
            <w:pPr>
              <w:pStyle w:val="TAC"/>
              <w:rPr>
                <w:lang w:eastAsia="zh-CN"/>
              </w:rPr>
            </w:pPr>
            <w:r w:rsidRPr="00E062F1">
              <w:rPr>
                <w:lang w:eastAsia="zh-CN"/>
              </w:rPr>
              <w:t>DC_2A-66A-66A_n261(A-K)</w:t>
            </w:r>
          </w:p>
          <w:p w14:paraId="70EB595E" w14:textId="77777777" w:rsidR="004A53CD" w:rsidRPr="00E062F1" w:rsidRDefault="004A53CD" w:rsidP="0044745F">
            <w:pPr>
              <w:pStyle w:val="TAC"/>
              <w:rPr>
                <w:lang w:eastAsia="zh-CN"/>
              </w:rPr>
            </w:pPr>
            <w:r w:rsidRPr="00E062F1">
              <w:rPr>
                <w:lang w:eastAsia="zh-CN"/>
              </w:rPr>
              <w:t>DC_2A-66A-66A_n261(2A-G)</w:t>
            </w:r>
          </w:p>
          <w:p w14:paraId="0FD07180" w14:textId="77777777" w:rsidR="004A53CD" w:rsidRPr="00E062F1" w:rsidRDefault="004A53CD" w:rsidP="0044745F">
            <w:pPr>
              <w:pStyle w:val="TAC"/>
              <w:rPr>
                <w:lang w:eastAsia="zh-CN"/>
              </w:rPr>
            </w:pPr>
            <w:r w:rsidRPr="00E062F1">
              <w:rPr>
                <w:lang w:eastAsia="zh-CN"/>
              </w:rPr>
              <w:t>DC_2A-66A-66A_n261(2A-H)</w:t>
            </w:r>
          </w:p>
          <w:p w14:paraId="4A9EE2D6" w14:textId="77777777" w:rsidR="004A53CD" w:rsidRPr="00E062F1" w:rsidRDefault="004A53CD" w:rsidP="0044745F">
            <w:pPr>
              <w:pStyle w:val="TAC"/>
              <w:rPr>
                <w:lang w:eastAsia="zh-CN"/>
              </w:rPr>
            </w:pPr>
            <w:r w:rsidRPr="00E062F1">
              <w:rPr>
                <w:lang w:eastAsia="zh-CN"/>
              </w:rPr>
              <w:t>DC_2A-66A-66A_n261(2A-I)</w:t>
            </w:r>
          </w:p>
          <w:p w14:paraId="4C711371" w14:textId="77777777" w:rsidR="004A53CD" w:rsidRPr="00E062F1" w:rsidRDefault="004A53CD" w:rsidP="0044745F">
            <w:pPr>
              <w:pStyle w:val="TAC"/>
              <w:rPr>
                <w:lang w:eastAsia="zh-CN"/>
              </w:rPr>
            </w:pPr>
            <w:r w:rsidRPr="00E062F1">
              <w:rPr>
                <w:lang w:eastAsia="zh-CN"/>
              </w:rPr>
              <w:t>DC_2A-66A-66A_n261(3A-G)</w:t>
            </w:r>
          </w:p>
          <w:p w14:paraId="2903BEE1" w14:textId="77777777" w:rsidR="004A53CD" w:rsidRPr="00E062F1" w:rsidRDefault="004A53CD" w:rsidP="0044745F">
            <w:pPr>
              <w:pStyle w:val="TAC"/>
              <w:rPr>
                <w:lang w:eastAsia="zh-CN"/>
              </w:rPr>
            </w:pPr>
            <w:r w:rsidRPr="00E062F1">
              <w:rPr>
                <w:lang w:eastAsia="zh-CN"/>
              </w:rPr>
              <w:t>DC_2A-66A-66A_n261(2G)</w:t>
            </w:r>
          </w:p>
          <w:p w14:paraId="0FBE75A3" w14:textId="77777777" w:rsidR="004A53CD" w:rsidRPr="00E062F1" w:rsidRDefault="004A53CD" w:rsidP="0044745F">
            <w:pPr>
              <w:pStyle w:val="TAC"/>
              <w:rPr>
                <w:lang w:eastAsia="zh-CN"/>
              </w:rPr>
            </w:pPr>
            <w:r w:rsidRPr="00E062F1">
              <w:rPr>
                <w:lang w:eastAsia="zh-CN"/>
              </w:rPr>
              <w:t>DC_2A-66A-66A_n261(G-H)</w:t>
            </w:r>
          </w:p>
          <w:p w14:paraId="18B3B506" w14:textId="77777777" w:rsidR="004A53CD" w:rsidRPr="00E062F1" w:rsidRDefault="004A53CD" w:rsidP="0044745F">
            <w:pPr>
              <w:pStyle w:val="TAC"/>
              <w:rPr>
                <w:lang w:eastAsia="zh-CN"/>
              </w:rPr>
            </w:pPr>
            <w:r w:rsidRPr="00E062F1">
              <w:rPr>
                <w:lang w:eastAsia="zh-CN"/>
              </w:rPr>
              <w:t>DC_2A-66A-66A_n261(G-I)</w:t>
            </w:r>
          </w:p>
          <w:p w14:paraId="4134739B" w14:textId="77777777" w:rsidR="004A53CD" w:rsidRPr="00E062F1" w:rsidRDefault="004A53CD" w:rsidP="0044745F">
            <w:pPr>
              <w:pStyle w:val="TAC"/>
              <w:rPr>
                <w:lang w:eastAsia="zh-CN"/>
              </w:rPr>
            </w:pPr>
            <w:r w:rsidRPr="00E062F1">
              <w:rPr>
                <w:lang w:eastAsia="zh-CN"/>
              </w:rPr>
              <w:t>DC_2A-66A-66A_n261(G-J)</w:t>
            </w:r>
          </w:p>
          <w:p w14:paraId="1443E5A4" w14:textId="77777777" w:rsidR="004A53CD" w:rsidRPr="00E062F1" w:rsidRDefault="004A53CD" w:rsidP="0044745F">
            <w:pPr>
              <w:pStyle w:val="TAC"/>
              <w:rPr>
                <w:lang w:eastAsia="zh-CN"/>
              </w:rPr>
            </w:pPr>
            <w:r w:rsidRPr="00E062F1">
              <w:rPr>
                <w:lang w:eastAsia="zh-CN"/>
              </w:rPr>
              <w:t>DC_2A-66A-66A_n261(2H)</w:t>
            </w:r>
          </w:p>
          <w:p w14:paraId="0BCD8060"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29467" w14:textId="77777777" w:rsidR="004A53CD" w:rsidRPr="00E062F1" w:rsidRDefault="004A53CD" w:rsidP="0044745F">
            <w:pPr>
              <w:pStyle w:val="TAC"/>
              <w:rPr>
                <w:lang w:eastAsia="fi-FI"/>
              </w:rPr>
            </w:pPr>
            <w:r w:rsidRPr="00E062F1">
              <w:rPr>
                <w:lang w:eastAsia="fi-FI"/>
              </w:rPr>
              <w:t>DC_2A_n261A</w:t>
            </w:r>
          </w:p>
          <w:p w14:paraId="74C40FBA" w14:textId="77777777" w:rsidR="004A53CD" w:rsidRPr="00E062F1" w:rsidRDefault="004A53CD" w:rsidP="0044745F">
            <w:pPr>
              <w:pStyle w:val="TAC"/>
              <w:rPr>
                <w:lang w:eastAsia="fi-FI"/>
              </w:rPr>
            </w:pPr>
            <w:r w:rsidRPr="00E062F1">
              <w:rPr>
                <w:lang w:eastAsia="fi-FI"/>
              </w:rPr>
              <w:t>DC_66A_n261A</w:t>
            </w:r>
          </w:p>
        </w:tc>
      </w:tr>
      <w:tr w:rsidR="004A53CD" w:rsidRPr="00E062F1" w14:paraId="04B2ADA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DE562A" w14:textId="77777777" w:rsidR="004A53CD" w:rsidRPr="00E062F1" w:rsidRDefault="004A53CD" w:rsidP="0044745F">
            <w:pPr>
              <w:pStyle w:val="TAC"/>
              <w:rPr>
                <w:lang w:eastAsia="zh-CN"/>
              </w:rPr>
            </w:pPr>
            <w:r w:rsidRPr="00E062F1">
              <w:rPr>
                <w:lang w:eastAsia="zh-CN"/>
              </w:rPr>
              <w:t>DC_2A-66A_n261(A-G)</w:t>
            </w:r>
          </w:p>
          <w:p w14:paraId="3A9C4474" w14:textId="77777777" w:rsidR="004A53CD" w:rsidRPr="00E062F1" w:rsidRDefault="004A53CD" w:rsidP="0044745F">
            <w:pPr>
              <w:pStyle w:val="TAC"/>
              <w:rPr>
                <w:lang w:eastAsia="zh-CN"/>
              </w:rPr>
            </w:pPr>
            <w:r w:rsidRPr="00E062F1">
              <w:rPr>
                <w:lang w:eastAsia="zh-CN"/>
              </w:rPr>
              <w:t>DC_2A-66A_n261(2A-G)</w:t>
            </w:r>
          </w:p>
          <w:p w14:paraId="17FADCA7" w14:textId="77777777" w:rsidR="004A53CD" w:rsidRPr="00E062F1" w:rsidRDefault="004A53CD" w:rsidP="0044745F">
            <w:pPr>
              <w:pStyle w:val="TAC"/>
              <w:rPr>
                <w:lang w:eastAsia="zh-CN"/>
              </w:rPr>
            </w:pPr>
            <w:r w:rsidRPr="00E062F1">
              <w:rPr>
                <w:lang w:eastAsia="zh-CN"/>
              </w:rPr>
              <w:t>DC_2A-66A_n261(3A-G)</w:t>
            </w:r>
          </w:p>
          <w:p w14:paraId="0DEFA33A" w14:textId="77777777" w:rsidR="004A53CD" w:rsidRPr="00E062F1" w:rsidRDefault="004A53CD" w:rsidP="0044745F">
            <w:pPr>
              <w:pStyle w:val="TAC"/>
              <w:rPr>
                <w:lang w:eastAsia="zh-CN"/>
              </w:rPr>
            </w:pPr>
            <w:r w:rsidRPr="00E062F1">
              <w:rPr>
                <w:lang w:eastAsia="zh-CN"/>
              </w:rPr>
              <w:t>DC_2A-66A_n261(2G)</w:t>
            </w:r>
          </w:p>
          <w:p w14:paraId="3D559028" w14:textId="77777777" w:rsidR="004A53CD" w:rsidRPr="00E062F1" w:rsidRDefault="004A53CD" w:rsidP="0044745F">
            <w:pPr>
              <w:pStyle w:val="TAC"/>
              <w:rPr>
                <w:lang w:eastAsia="zh-CN"/>
              </w:rPr>
            </w:pPr>
            <w:r w:rsidRPr="00E062F1">
              <w:rPr>
                <w:lang w:eastAsia="zh-CN"/>
              </w:rPr>
              <w:t>DC_2A-66A-66A_n261(A-G)</w:t>
            </w:r>
          </w:p>
          <w:p w14:paraId="16882F31" w14:textId="77777777" w:rsidR="004A53CD" w:rsidRPr="00E062F1" w:rsidRDefault="004A53CD" w:rsidP="0044745F">
            <w:pPr>
              <w:pStyle w:val="TAC"/>
              <w:rPr>
                <w:lang w:eastAsia="zh-CN"/>
              </w:rPr>
            </w:pPr>
            <w:r w:rsidRPr="00E062F1">
              <w:rPr>
                <w:lang w:eastAsia="zh-CN"/>
              </w:rPr>
              <w:t>DC_2A-66A-66A_n261(2A-G)</w:t>
            </w:r>
          </w:p>
          <w:p w14:paraId="01872A6B" w14:textId="77777777" w:rsidR="004A53CD" w:rsidRPr="00E062F1" w:rsidRDefault="004A53CD" w:rsidP="0044745F">
            <w:pPr>
              <w:pStyle w:val="TAC"/>
              <w:rPr>
                <w:lang w:eastAsia="zh-CN"/>
              </w:rPr>
            </w:pPr>
            <w:r w:rsidRPr="00E062F1">
              <w:rPr>
                <w:lang w:eastAsia="zh-CN"/>
              </w:rPr>
              <w:t>DC_2A-66A-66A_n261(3A-G)</w:t>
            </w:r>
          </w:p>
          <w:p w14:paraId="39730684" w14:textId="77777777" w:rsidR="004A53CD" w:rsidRPr="00E062F1" w:rsidRDefault="004A53CD" w:rsidP="0044745F">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CDBFE9" w14:textId="77777777" w:rsidR="004A53CD" w:rsidRPr="00E062F1" w:rsidRDefault="004A53CD" w:rsidP="0044745F">
            <w:pPr>
              <w:pStyle w:val="TAC"/>
              <w:rPr>
                <w:lang w:eastAsia="zh-CN"/>
              </w:rPr>
            </w:pPr>
            <w:r w:rsidRPr="00E062F1">
              <w:rPr>
                <w:lang w:eastAsia="zh-CN"/>
              </w:rPr>
              <w:t xml:space="preserve">DC_2A_n261G </w:t>
            </w:r>
          </w:p>
          <w:p w14:paraId="4C48174C" w14:textId="77777777" w:rsidR="004A53CD" w:rsidRPr="00E062F1" w:rsidRDefault="004A53CD" w:rsidP="0044745F">
            <w:pPr>
              <w:pStyle w:val="TAC"/>
              <w:rPr>
                <w:lang w:eastAsia="fi-FI"/>
              </w:rPr>
            </w:pPr>
            <w:r w:rsidRPr="00E062F1">
              <w:rPr>
                <w:lang w:eastAsia="zh-CN"/>
              </w:rPr>
              <w:t>DC_66A_n261G</w:t>
            </w:r>
          </w:p>
        </w:tc>
      </w:tr>
      <w:tr w:rsidR="004A53CD" w:rsidRPr="00E062F1" w14:paraId="1C898D6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BCC0D9" w14:textId="77777777" w:rsidR="004A53CD" w:rsidRPr="00E062F1" w:rsidRDefault="004A53CD" w:rsidP="0044745F">
            <w:pPr>
              <w:pStyle w:val="TAC"/>
              <w:rPr>
                <w:lang w:eastAsia="zh-CN"/>
              </w:rPr>
            </w:pPr>
            <w:r w:rsidRPr="00E062F1">
              <w:rPr>
                <w:lang w:eastAsia="zh-CN"/>
              </w:rPr>
              <w:t>DC_2A-66A_n261(A-H)</w:t>
            </w:r>
          </w:p>
          <w:p w14:paraId="453F3539" w14:textId="77777777" w:rsidR="004A53CD" w:rsidRPr="00E062F1" w:rsidRDefault="004A53CD" w:rsidP="0044745F">
            <w:pPr>
              <w:pStyle w:val="TAC"/>
              <w:rPr>
                <w:lang w:eastAsia="zh-CN"/>
              </w:rPr>
            </w:pPr>
            <w:r w:rsidRPr="00E062F1">
              <w:rPr>
                <w:lang w:eastAsia="zh-CN"/>
              </w:rPr>
              <w:t>DC_2A-66A_n261(2A-H)</w:t>
            </w:r>
          </w:p>
          <w:p w14:paraId="24E9B73B" w14:textId="77777777" w:rsidR="004A53CD" w:rsidRPr="00E062F1" w:rsidRDefault="004A53CD" w:rsidP="0044745F">
            <w:pPr>
              <w:pStyle w:val="TAC"/>
              <w:rPr>
                <w:lang w:eastAsia="zh-CN"/>
              </w:rPr>
            </w:pPr>
            <w:r w:rsidRPr="00E062F1">
              <w:rPr>
                <w:lang w:eastAsia="zh-CN"/>
              </w:rPr>
              <w:t>DC_2A-66A_n261(G-H)</w:t>
            </w:r>
          </w:p>
          <w:p w14:paraId="35271F03" w14:textId="77777777" w:rsidR="004A53CD" w:rsidRPr="00E062F1" w:rsidRDefault="004A53CD" w:rsidP="0044745F">
            <w:pPr>
              <w:pStyle w:val="TAC"/>
              <w:rPr>
                <w:lang w:eastAsia="zh-CN"/>
              </w:rPr>
            </w:pPr>
            <w:r w:rsidRPr="00E062F1">
              <w:rPr>
                <w:lang w:eastAsia="zh-CN"/>
              </w:rPr>
              <w:t>DC_2A-66A_n261(2H)</w:t>
            </w:r>
          </w:p>
          <w:p w14:paraId="38DD81FE" w14:textId="77777777" w:rsidR="004A53CD" w:rsidRPr="00E062F1" w:rsidRDefault="004A53CD" w:rsidP="0044745F">
            <w:pPr>
              <w:pStyle w:val="TAC"/>
              <w:rPr>
                <w:lang w:eastAsia="zh-CN"/>
              </w:rPr>
            </w:pPr>
            <w:r w:rsidRPr="00E062F1">
              <w:rPr>
                <w:lang w:eastAsia="zh-CN"/>
              </w:rPr>
              <w:t>DC_2A-66A-66A_n261(A-H)</w:t>
            </w:r>
          </w:p>
          <w:p w14:paraId="24D0C730" w14:textId="77777777" w:rsidR="004A53CD" w:rsidRPr="00E062F1" w:rsidRDefault="004A53CD" w:rsidP="0044745F">
            <w:pPr>
              <w:pStyle w:val="TAC"/>
              <w:rPr>
                <w:lang w:eastAsia="zh-CN"/>
              </w:rPr>
            </w:pPr>
            <w:r w:rsidRPr="00E062F1">
              <w:rPr>
                <w:lang w:eastAsia="zh-CN"/>
              </w:rPr>
              <w:t>DC_2A-66A-66A_n261(2A-H)</w:t>
            </w:r>
          </w:p>
          <w:p w14:paraId="78765513" w14:textId="77777777" w:rsidR="004A53CD" w:rsidRPr="00E062F1" w:rsidRDefault="004A53CD" w:rsidP="0044745F">
            <w:pPr>
              <w:pStyle w:val="TAC"/>
              <w:rPr>
                <w:lang w:eastAsia="zh-CN"/>
              </w:rPr>
            </w:pPr>
            <w:r w:rsidRPr="00E062F1">
              <w:rPr>
                <w:lang w:eastAsia="zh-CN"/>
              </w:rPr>
              <w:t>DC_2A-66A-66A_n261(G-H)</w:t>
            </w:r>
          </w:p>
          <w:p w14:paraId="6EAAB588" w14:textId="77777777" w:rsidR="004A53CD" w:rsidRPr="00E062F1" w:rsidRDefault="004A53CD" w:rsidP="0044745F">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031785" w14:textId="77777777" w:rsidR="004A53CD" w:rsidRPr="00E062F1" w:rsidRDefault="004A53CD" w:rsidP="0044745F">
            <w:pPr>
              <w:pStyle w:val="TAC"/>
              <w:rPr>
                <w:lang w:eastAsia="zh-CN"/>
              </w:rPr>
            </w:pPr>
            <w:r w:rsidRPr="00E062F1">
              <w:rPr>
                <w:lang w:eastAsia="zh-CN"/>
              </w:rPr>
              <w:t xml:space="preserve">DC_2A_n261H </w:t>
            </w:r>
          </w:p>
          <w:p w14:paraId="5FAA1F8F" w14:textId="77777777" w:rsidR="004A53CD" w:rsidRPr="00E062F1" w:rsidRDefault="004A53CD" w:rsidP="0044745F">
            <w:pPr>
              <w:pStyle w:val="TAC"/>
              <w:rPr>
                <w:lang w:eastAsia="fi-FI"/>
              </w:rPr>
            </w:pPr>
            <w:r w:rsidRPr="00E062F1">
              <w:rPr>
                <w:lang w:eastAsia="zh-CN"/>
              </w:rPr>
              <w:t>DC_66A_n261H</w:t>
            </w:r>
          </w:p>
        </w:tc>
      </w:tr>
      <w:tr w:rsidR="004A53CD" w:rsidRPr="00E062F1" w14:paraId="3CC2CC0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2D487" w14:textId="77777777" w:rsidR="004A53CD" w:rsidRPr="00E062F1" w:rsidRDefault="004A53CD" w:rsidP="0044745F">
            <w:pPr>
              <w:pStyle w:val="TAC"/>
              <w:rPr>
                <w:lang w:eastAsia="zh-CN"/>
              </w:rPr>
            </w:pPr>
            <w:r w:rsidRPr="00E062F1">
              <w:rPr>
                <w:lang w:eastAsia="zh-CN"/>
              </w:rPr>
              <w:t>DC_2A-66A_n261I</w:t>
            </w:r>
          </w:p>
          <w:p w14:paraId="5BA021A6" w14:textId="77777777" w:rsidR="004A53CD" w:rsidRPr="00E062F1" w:rsidRDefault="004A53CD" w:rsidP="0044745F">
            <w:pPr>
              <w:pStyle w:val="TAC"/>
              <w:rPr>
                <w:lang w:eastAsia="zh-CN"/>
              </w:rPr>
            </w:pPr>
            <w:r w:rsidRPr="00E062F1">
              <w:rPr>
                <w:lang w:eastAsia="zh-CN"/>
              </w:rPr>
              <w:t>DC_2A-66A_n261J</w:t>
            </w:r>
          </w:p>
          <w:p w14:paraId="2937B8A5" w14:textId="77777777" w:rsidR="004A53CD" w:rsidRPr="00E062F1" w:rsidRDefault="004A53CD" w:rsidP="0044745F">
            <w:pPr>
              <w:pStyle w:val="TAC"/>
              <w:rPr>
                <w:lang w:eastAsia="zh-CN"/>
              </w:rPr>
            </w:pPr>
            <w:r w:rsidRPr="00E062F1">
              <w:rPr>
                <w:lang w:eastAsia="zh-CN"/>
              </w:rPr>
              <w:t>DC_2A-66A_n261K</w:t>
            </w:r>
          </w:p>
          <w:p w14:paraId="59B35587" w14:textId="77777777" w:rsidR="004A53CD" w:rsidRPr="00E062F1" w:rsidRDefault="004A53CD" w:rsidP="0044745F">
            <w:pPr>
              <w:pStyle w:val="TAC"/>
              <w:rPr>
                <w:lang w:eastAsia="zh-CN"/>
              </w:rPr>
            </w:pPr>
            <w:r w:rsidRPr="00E062F1">
              <w:rPr>
                <w:lang w:eastAsia="zh-CN"/>
              </w:rPr>
              <w:t>DC_2A-66A_n261L</w:t>
            </w:r>
          </w:p>
          <w:p w14:paraId="4FE4EFBD" w14:textId="77777777" w:rsidR="004A53CD" w:rsidRPr="00E062F1" w:rsidRDefault="004A53CD" w:rsidP="0044745F">
            <w:pPr>
              <w:pStyle w:val="TAC"/>
              <w:rPr>
                <w:lang w:eastAsia="zh-CN"/>
              </w:rPr>
            </w:pPr>
            <w:r w:rsidRPr="00E062F1">
              <w:rPr>
                <w:lang w:eastAsia="zh-CN"/>
              </w:rPr>
              <w:t>DC_2A-66A_n261M</w:t>
            </w:r>
          </w:p>
          <w:p w14:paraId="1CCDFB61" w14:textId="77777777" w:rsidR="004A53CD" w:rsidRPr="00E062F1" w:rsidRDefault="004A53CD" w:rsidP="0044745F">
            <w:pPr>
              <w:pStyle w:val="TAC"/>
              <w:rPr>
                <w:lang w:eastAsia="zh-CN"/>
              </w:rPr>
            </w:pPr>
            <w:r w:rsidRPr="00E062F1">
              <w:rPr>
                <w:lang w:eastAsia="zh-CN"/>
              </w:rPr>
              <w:t>DC_2A-66A-66A_n261I</w:t>
            </w:r>
          </w:p>
          <w:p w14:paraId="25318A49" w14:textId="77777777" w:rsidR="004A53CD" w:rsidRPr="00E062F1" w:rsidRDefault="004A53CD" w:rsidP="0044745F">
            <w:pPr>
              <w:pStyle w:val="TAC"/>
              <w:rPr>
                <w:lang w:eastAsia="zh-CN"/>
              </w:rPr>
            </w:pPr>
            <w:r w:rsidRPr="00E062F1">
              <w:rPr>
                <w:lang w:eastAsia="zh-CN"/>
              </w:rPr>
              <w:t>DC_2A-66A-66A_n261J</w:t>
            </w:r>
          </w:p>
          <w:p w14:paraId="7892E862" w14:textId="77777777" w:rsidR="004A53CD" w:rsidRPr="00E062F1" w:rsidRDefault="004A53CD" w:rsidP="0044745F">
            <w:pPr>
              <w:pStyle w:val="TAC"/>
              <w:rPr>
                <w:lang w:eastAsia="zh-CN"/>
              </w:rPr>
            </w:pPr>
            <w:r w:rsidRPr="00E062F1">
              <w:rPr>
                <w:lang w:eastAsia="zh-CN"/>
              </w:rPr>
              <w:t>DC_2A-66A-66A_n261K</w:t>
            </w:r>
          </w:p>
          <w:p w14:paraId="36E9FDF3" w14:textId="77777777" w:rsidR="004A53CD" w:rsidRPr="00E062F1" w:rsidRDefault="004A53CD" w:rsidP="0044745F">
            <w:pPr>
              <w:pStyle w:val="TAC"/>
              <w:rPr>
                <w:lang w:eastAsia="zh-CN"/>
              </w:rPr>
            </w:pPr>
            <w:r w:rsidRPr="00E062F1">
              <w:rPr>
                <w:lang w:eastAsia="zh-CN"/>
              </w:rPr>
              <w:t>DC_2A-66A-66A_n261L</w:t>
            </w:r>
          </w:p>
          <w:p w14:paraId="49C020FA" w14:textId="77777777" w:rsidR="004A53CD" w:rsidRPr="00E062F1" w:rsidRDefault="004A53CD" w:rsidP="0044745F">
            <w:pPr>
              <w:pStyle w:val="TAC"/>
              <w:rPr>
                <w:lang w:eastAsia="zh-CN"/>
              </w:rPr>
            </w:pPr>
            <w:r w:rsidRPr="00E062F1">
              <w:rPr>
                <w:lang w:eastAsia="zh-CN"/>
              </w:rPr>
              <w:t>DC_2A-66A-66A_n261M</w:t>
            </w:r>
          </w:p>
          <w:p w14:paraId="6ABDFE85" w14:textId="77777777" w:rsidR="004A53CD" w:rsidRPr="00E062F1" w:rsidRDefault="004A53CD" w:rsidP="0044745F">
            <w:pPr>
              <w:pStyle w:val="TAC"/>
              <w:rPr>
                <w:lang w:eastAsia="zh-CN"/>
              </w:rPr>
            </w:pPr>
            <w:r w:rsidRPr="00E062F1">
              <w:rPr>
                <w:lang w:eastAsia="zh-CN"/>
              </w:rPr>
              <w:t>DC_2A-66A_n261(A-J)</w:t>
            </w:r>
          </w:p>
          <w:p w14:paraId="15DA1D25" w14:textId="77777777" w:rsidR="004A53CD" w:rsidRPr="00E062F1" w:rsidRDefault="004A53CD" w:rsidP="0044745F">
            <w:pPr>
              <w:pStyle w:val="TAC"/>
              <w:rPr>
                <w:lang w:eastAsia="zh-CN"/>
              </w:rPr>
            </w:pPr>
            <w:r w:rsidRPr="00E062F1">
              <w:rPr>
                <w:lang w:eastAsia="zh-CN"/>
              </w:rPr>
              <w:t>DC_2A-66A_n261(A-K)</w:t>
            </w:r>
          </w:p>
          <w:p w14:paraId="6B9CCC56" w14:textId="77777777" w:rsidR="004A53CD" w:rsidRPr="00E062F1" w:rsidRDefault="004A53CD" w:rsidP="0044745F">
            <w:pPr>
              <w:pStyle w:val="TAC"/>
              <w:rPr>
                <w:lang w:eastAsia="zh-CN"/>
              </w:rPr>
            </w:pPr>
            <w:r w:rsidRPr="00E062F1">
              <w:rPr>
                <w:lang w:eastAsia="zh-CN"/>
              </w:rPr>
              <w:t>DC_2A-66A_n261(2A-I)</w:t>
            </w:r>
          </w:p>
          <w:p w14:paraId="7957EC69" w14:textId="77777777" w:rsidR="004A53CD" w:rsidRPr="00E062F1" w:rsidRDefault="004A53CD" w:rsidP="0044745F">
            <w:pPr>
              <w:pStyle w:val="TAC"/>
              <w:rPr>
                <w:lang w:eastAsia="zh-CN"/>
              </w:rPr>
            </w:pPr>
            <w:r w:rsidRPr="00E062F1">
              <w:rPr>
                <w:lang w:eastAsia="zh-CN"/>
              </w:rPr>
              <w:t>DC_2A-66A_n261(G-I)</w:t>
            </w:r>
          </w:p>
          <w:p w14:paraId="3D156B03" w14:textId="77777777" w:rsidR="004A53CD" w:rsidRPr="00E062F1" w:rsidRDefault="004A53CD" w:rsidP="0044745F">
            <w:pPr>
              <w:pStyle w:val="TAC"/>
              <w:rPr>
                <w:lang w:eastAsia="zh-CN"/>
              </w:rPr>
            </w:pPr>
            <w:r w:rsidRPr="00E062F1">
              <w:rPr>
                <w:lang w:eastAsia="zh-CN"/>
              </w:rPr>
              <w:t>DC_2A-66A_n261(G-J)</w:t>
            </w:r>
          </w:p>
          <w:p w14:paraId="79B71718" w14:textId="77777777" w:rsidR="004A53CD" w:rsidRPr="00E062F1" w:rsidRDefault="004A53CD" w:rsidP="0044745F">
            <w:pPr>
              <w:pStyle w:val="TAC"/>
              <w:rPr>
                <w:lang w:eastAsia="zh-CN"/>
              </w:rPr>
            </w:pPr>
            <w:r w:rsidRPr="00E062F1">
              <w:rPr>
                <w:lang w:eastAsia="zh-CN"/>
              </w:rPr>
              <w:t>DC_2A-66A_n261(H-I)</w:t>
            </w:r>
          </w:p>
          <w:p w14:paraId="7FFDFF15" w14:textId="77777777" w:rsidR="004A53CD" w:rsidRPr="00E062F1" w:rsidRDefault="004A53CD" w:rsidP="0044745F">
            <w:pPr>
              <w:pStyle w:val="TAC"/>
              <w:rPr>
                <w:lang w:eastAsia="zh-CN"/>
              </w:rPr>
            </w:pPr>
            <w:r w:rsidRPr="00E062F1">
              <w:rPr>
                <w:lang w:eastAsia="zh-CN"/>
              </w:rPr>
              <w:t>DC_2A-66A-66A_n261(A-J)</w:t>
            </w:r>
          </w:p>
          <w:p w14:paraId="4E2FC323" w14:textId="77777777" w:rsidR="004A53CD" w:rsidRPr="00E062F1" w:rsidRDefault="004A53CD" w:rsidP="0044745F">
            <w:pPr>
              <w:pStyle w:val="TAC"/>
              <w:rPr>
                <w:lang w:eastAsia="zh-CN"/>
              </w:rPr>
            </w:pPr>
            <w:r w:rsidRPr="00E062F1">
              <w:rPr>
                <w:lang w:eastAsia="zh-CN"/>
              </w:rPr>
              <w:t>DC_2A-66A-66A_n261(A-K)</w:t>
            </w:r>
          </w:p>
          <w:p w14:paraId="195DEEF5" w14:textId="77777777" w:rsidR="004A53CD" w:rsidRPr="00E062F1" w:rsidRDefault="004A53CD" w:rsidP="0044745F">
            <w:pPr>
              <w:pStyle w:val="TAC"/>
              <w:rPr>
                <w:lang w:eastAsia="zh-CN"/>
              </w:rPr>
            </w:pPr>
            <w:r w:rsidRPr="00E062F1">
              <w:rPr>
                <w:lang w:eastAsia="zh-CN"/>
              </w:rPr>
              <w:t>DC_2A-66A-66A_n261(2A-I)</w:t>
            </w:r>
          </w:p>
          <w:p w14:paraId="43A4ED4B" w14:textId="77777777" w:rsidR="004A53CD" w:rsidRPr="00E062F1" w:rsidRDefault="004A53CD" w:rsidP="0044745F">
            <w:pPr>
              <w:pStyle w:val="TAC"/>
              <w:rPr>
                <w:lang w:eastAsia="zh-CN"/>
              </w:rPr>
            </w:pPr>
            <w:r w:rsidRPr="00E062F1">
              <w:rPr>
                <w:lang w:eastAsia="zh-CN"/>
              </w:rPr>
              <w:t>DC_2A-66A-66A_n261(G-I)</w:t>
            </w:r>
          </w:p>
          <w:p w14:paraId="29302A3E" w14:textId="77777777" w:rsidR="004A53CD" w:rsidRPr="00E062F1" w:rsidRDefault="004A53CD" w:rsidP="0044745F">
            <w:pPr>
              <w:pStyle w:val="TAC"/>
              <w:rPr>
                <w:lang w:eastAsia="zh-CN"/>
              </w:rPr>
            </w:pPr>
            <w:r w:rsidRPr="00E062F1">
              <w:rPr>
                <w:lang w:eastAsia="zh-CN"/>
              </w:rPr>
              <w:t>DC_2A-66A-66A_n261(G-J)</w:t>
            </w:r>
          </w:p>
          <w:p w14:paraId="37D157C1"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048AC" w14:textId="77777777" w:rsidR="004A53CD" w:rsidRPr="00E062F1" w:rsidRDefault="004A53CD" w:rsidP="0044745F">
            <w:pPr>
              <w:pStyle w:val="TAC"/>
              <w:rPr>
                <w:lang w:eastAsia="zh-CN"/>
              </w:rPr>
            </w:pPr>
            <w:r w:rsidRPr="00E062F1">
              <w:rPr>
                <w:lang w:eastAsia="zh-CN"/>
              </w:rPr>
              <w:t xml:space="preserve">DC_2A_n261I </w:t>
            </w:r>
          </w:p>
          <w:p w14:paraId="7290EC36" w14:textId="77777777" w:rsidR="004A53CD" w:rsidRPr="00E062F1" w:rsidRDefault="004A53CD" w:rsidP="0044745F">
            <w:pPr>
              <w:pStyle w:val="TAC"/>
              <w:rPr>
                <w:lang w:eastAsia="fi-FI"/>
              </w:rPr>
            </w:pPr>
            <w:r w:rsidRPr="00E062F1">
              <w:rPr>
                <w:lang w:eastAsia="zh-CN"/>
              </w:rPr>
              <w:t>DC_66A_n261I</w:t>
            </w:r>
          </w:p>
        </w:tc>
      </w:tr>
      <w:tr w:rsidR="004A53CD" w:rsidRPr="00E062F1" w14:paraId="3F756E8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19FE7D" w14:textId="77777777" w:rsidR="004A53CD" w:rsidRPr="00E062F1" w:rsidRDefault="004A53CD" w:rsidP="0044745F">
            <w:pPr>
              <w:pStyle w:val="TAC"/>
              <w:rPr>
                <w:lang w:eastAsia="fi-FI"/>
              </w:rPr>
            </w:pPr>
            <w:r w:rsidRPr="00E062F1">
              <w:rPr>
                <w:lang w:eastAsia="fi-FI"/>
              </w:rPr>
              <w:t>DC_3A-3A-7A_n257A</w:t>
            </w:r>
          </w:p>
          <w:p w14:paraId="3844C200" w14:textId="77777777" w:rsidR="004A53CD" w:rsidRPr="00E062F1" w:rsidRDefault="004A53CD" w:rsidP="0044745F">
            <w:pPr>
              <w:pStyle w:val="TAC"/>
              <w:rPr>
                <w:lang w:eastAsia="fi-FI"/>
              </w:rPr>
            </w:pPr>
            <w:r w:rsidRPr="00E062F1">
              <w:rPr>
                <w:lang w:eastAsia="fi-FI"/>
              </w:rPr>
              <w:t>DC_3A-3A-7A_n257D</w:t>
            </w:r>
          </w:p>
          <w:p w14:paraId="40D34381" w14:textId="77777777" w:rsidR="004A53CD" w:rsidRPr="00E062F1" w:rsidRDefault="004A53CD" w:rsidP="0044745F">
            <w:pPr>
              <w:pStyle w:val="TAC"/>
              <w:rPr>
                <w:lang w:eastAsia="fi-FI"/>
              </w:rPr>
            </w:pPr>
            <w:r w:rsidRPr="00E062F1">
              <w:rPr>
                <w:lang w:eastAsia="fi-FI"/>
              </w:rPr>
              <w:t>DC_3A-3A-7A_n257E</w:t>
            </w:r>
          </w:p>
          <w:p w14:paraId="03D18CF9" w14:textId="77777777" w:rsidR="004A53CD" w:rsidRPr="00E062F1" w:rsidRDefault="004A53CD" w:rsidP="0044745F">
            <w:pPr>
              <w:pStyle w:val="TAC"/>
              <w:rPr>
                <w:lang w:eastAsia="fi-FI"/>
              </w:rPr>
            </w:pPr>
            <w:r w:rsidRPr="00E062F1">
              <w:rPr>
                <w:lang w:eastAsia="fi-FI"/>
              </w:rPr>
              <w:t>DC_3A-3A-7A_n257F</w:t>
            </w:r>
          </w:p>
          <w:p w14:paraId="1919EF85" w14:textId="77777777" w:rsidR="004A53CD" w:rsidRPr="00E062F1" w:rsidRDefault="004A53CD" w:rsidP="0044745F">
            <w:pPr>
              <w:pStyle w:val="TAC"/>
              <w:rPr>
                <w:lang w:eastAsia="fi-FI"/>
              </w:rPr>
            </w:pPr>
            <w:r w:rsidRPr="00E062F1">
              <w:rPr>
                <w:lang w:eastAsia="fi-FI"/>
              </w:rPr>
              <w:t>DC_3A-3A-7A_n257G</w:t>
            </w:r>
          </w:p>
          <w:p w14:paraId="13068A99" w14:textId="77777777" w:rsidR="004A53CD" w:rsidRPr="00E062F1" w:rsidRDefault="004A53CD" w:rsidP="0044745F">
            <w:pPr>
              <w:pStyle w:val="TAC"/>
              <w:rPr>
                <w:lang w:eastAsia="fi-FI"/>
              </w:rPr>
            </w:pPr>
            <w:r w:rsidRPr="00E062F1">
              <w:rPr>
                <w:lang w:eastAsia="fi-FI"/>
              </w:rPr>
              <w:t>DC_3A-3A-7A_n257H</w:t>
            </w:r>
          </w:p>
          <w:p w14:paraId="7CFFDBC8" w14:textId="77777777" w:rsidR="004A53CD" w:rsidRPr="00E062F1" w:rsidRDefault="004A53CD" w:rsidP="0044745F">
            <w:pPr>
              <w:pStyle w:val="TAC"/>
              <w:rPr>
                <w:lang w:eastAsia="fi-FI"/>
              </w:rPr>
            </w:pPr>
            <w:r w:rsidRPr="00E062F1">
              <w:rPr>
                <w:lang w:eastAsia="fi-FI"/>
              </w:rPr>
              <w:t>DC_3A-3A-7A_n257I</w:t>
            </w:r>
          </w:p>
          <w:p w14:paraId="7E9F7D71" w14:textId="77777777" w:rsidR="004A53CD" w:rsidRPr="00E062F1" w:rsidRDefault="004A53CD" w:rsidP="0044745F">
            <w:pPr>
              <w:pStyle w:val="TAC"/>
              <w:rPr>
                <w:lang w:eastAsia="fi-FI"/>
              </w:rPr>
            </w:pPr>
            <w:r w:rsidRPr="00E062F1">
              <w:rPr>
                <w:lang w:eastAsia="fi-FI"/>
              </w:rPr>
              <w:t>DC_3A-3A-7A_n257J</w:t>
            </w:r>
          </w:p>
          <w:p w14:paraId="479C4692" w14:textId="77777777" w:rsidR="004A53CD" w:rsidRPr="00E062F1" w:rsidRDefault="004A53CD" w:rsidP="0044745F">
            <w:pPr>
              <w:pStyle w:val="TAC"/>
              <w:rPr>
                <w:lang w:eastAsia="fi-FI"/>
              </w:rPr>
            </w:pPr>
            <w:r w:rsidRPr="00E062F1">
              <w:rPr>
                <w:lang w:eastAsia="fi-FI"/>
              </w:rPr>
              <w:t>DC_3A-3A-7A_n257K</w:t>
            </w:r>
          </w:p>
          <w:p w14:paraId="514C25E1" w14:textId="77777777" w:rsidR="004A53CD" w:rsidRPr="00E062F1" w:rsidRDefault="004A53CD" w:rsidP="0044745F">
            <w:pPr>
              <w:pStyle w:val="TAC"/>
              <w:rPr>
                <w:lang w:eastAsia="fi-FI"/>
              </w:rPr>
            </w:pPr>
            <w:r w:rsidRPr="00E062F1">
              <w:rPr>
                <w:lang w:eastAsia="fi-FI"/>
              </w:rPr>
              <w:t>DC_3A-3A-7A_n257L</w:t>
            </w:r>
          </w:p>
          <w:p w14:paraId="71561695" w14:textId="77777777" w:rsidR="004A53CD" w:rsidRPr="00E062F1" w:rsidRDefault="004A53CD" w:rsidP="0044745F">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AD36E9" w14:textId="77777777" w:rsidR="004A53CD" w:rsidRPr="00E062F1" w:rsidRDefault="004A53CD" w:rsidP="0044745F">
            <w:pPr>
              <w:pStyle w:val="TAC"/>
              <w:rPr>
                <w:lang w:eastAsia="fi-FI"/>
              </w:rPr>
            </w:pPr>
            <w:r w:rsidRPr="00E062F1">
              <w:rPr>
                <w:lang w:eastAsia="fi-FI"/>
              </w:rPr>
              <w:t>DC_3A_n257A</w:t>
            </w:r>
          </w:p>
          <w:p w14:paraId="262047F6" w14:textId="77777777" w:rsidR="004A53CD" w:rsidRPr="00E062F1" w:rsidRDefault="004A53CD" w:rsidP="0044745F">
            <w:pPr>
              <w:pStyle w:val="TAC"/>
              <w:rPr>
                <w:noProof/>
                <w:lang w:eastAsia="zh-CN"/>
              </w:rPr>
            </w:pPr>
            <w:r w:rsidRPr="00E062F1">
              <w:rPr>
                <w:lang w:eastAsia="fi-FI"/>
              </w:rPr>
              <w:t>DC_7A_n257A</w:t>
            </w:r>
          </w:p>
        </w:tc>
      </w:tr>
      <w:tr w:rsidR="004A53CD" w:rsidRPr="00E062F1" w14:paraId="34E0190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1CFEF1" w14:textId="77777777" w:rsidR="004A53CD" w:rsidRPr="00E062F1" w:rsidRDefault="004A53CD" w:rsidP="0044745F">
            <w:pPr>
              <w:pStyle w:val="TAC"/>
              <w:rPr>
                <w:lang w:eastAsia="fi-FI"/>
              </w:rPr>
            </w:pPr>
            <w:r w:rsidRPr="00E062F1">
              <w:rPr>
                <w:lang w:eastAsia="fi-FI"/>
              </w:rPr>
              <w:t>DC_3A-3A-7A-7A_n257A</w:t>
            </w:r>
          </w:p>
          <w:p w14:paraId="4E6D203E" w14:textId="77777777" w:rsidR="004A53CD" w:rsidRPr="00E062F1" w:rsidRDefault="004A53CD" w:rsidP="0044745F">
            <w:pPr>
              <w:pStyle w:val="TAC"/>
              <w:rPr>
                <w:lang w:eastAsia="fi-FI"/>
              </w:rPr>
            </w:pPr>
            <w:r w:rsidRPr="00E062F1">
              <w:rPr>
                <w:lang w:eastAsia="fi-FI"/>
              </w:rPr>
              <w:t>DC_3A-3A-7A-7A_n257D</w:t>
            </w:r>
          </w:p>
          <w:p w14:paraId="4B7AC94F" w14:textId="77777777" w:rsidR="004A53CD" w:rsidRPr="00E062F1" w:rsidRDefault="004A53CD" w:rsidP="0044745F">
            <w:pPr>
              <w:pStyle w:val="TAC"/>
              <w:rPr>
                <w:lang w:eastAsia="fi-FI"/>
              </w:rPr>
            </w:pPr>
            <w:r w:rsidRPr="00E062F1">
              <w:rPr>
                <w:lang w:eastAsia="fi-FI"/>
              </w:rPr>
              <w:t>DC_3A-3A-7A-7A_n257E</w:t>
            </w:r>
          </w:p>
          <w:p w14:paraId="4089ACEC" w14:textId="77777777" w:rsidR="004A53CD" w:rsidRPr="00E062F1" w:rsidRDefault="004A53CD" w:rsidP="0044745F">
            <w:pPr>
              <w:pStyle w:val="TAC"/>
              <w:rPr>
                <w:lang w:eastAsia="fi-FI"/>
              </w:rPr>
            </w:pPr>
            <w:r w:rsidRPr="00E062F1">
              <w:rPr>
                <w:lang w:eastAsia="fi-FI"/>
              </w:rPr>
              <w:t>DC_3A-3A-7A-7A_n257F</w:t>
            </w:r>
          </w:p>
          <w:p w14:paraId="7CBBAFAC" w14:textId="77777777" w:rsidR="004A53CD" w:rsidRPr="00E062F1" w:rsidRDefault="004A53CD" w:rsidP="0044745F">
            <w:pPr>
              <w:pStyle w:val="TAC"/>
              <w:rPr>
                <w:lang w:eastAsia="fi-FI"/>
              </w:rPr>
            </w:pPr>
            <w:r w:rsidRPr="00E062F1">
              <w:rPr>
                <w:lang w:eastAsia="fi-FI"/>
              </w:rPr>
              <w:t>DC_3A-3A-7A-7A_n257G</w:t>
            </w:r>
          </w:p>
          <w:p w14:paraId="474F66CD" w14:textId="77777777" w:rsidR="004A53CD" w:rsidRPr="00E062F1" w:rsidRDefault="004A53CD" w:rsidP="0044745F">
            <w:pPr>
              <w:pStyle w:val="TAC"/>
              <w:rPr>
                <w:lang w:eastAsia="fi-FI"/>
              </w:rPr>
            </w:pPr>
            <w:r w:rsidRPr="00E062F1">
              <w:rPr>
                <w:lang w:eastAsia="fi-FI"/>
              </w:rPr>
              <w:t>DC_3A-3A-7A-7A_n257H</w:t>
            </w:r>
          </w:p>
          <w:p w14:paraId="4C279020" w14:textId="77777777" w:rsidR="004A53CD" w:rsidRPr="00E062F1" w:rsidRDefault="004A53CD" w:rsidP="0044745F">
            <w:pPr>
              <w:pStyle w:val="TAC"/>
              <w:rPr>
                <w:lang w:eastAsia="fi-FI"/>
              </w:rPr>
            </w:pPr>
            <w:r w:rsidRPr="00E062F1">
              <w:rPr>
                <w:lang w:eastAsia="fi-FI"/>
              </w:rPr>
              <w:t>DC_3A-3A-7A-7A_n257I</w:t>
            </w:r>
          </w:p>
          <w:p w14:paraId="24D10AAC" w14:textId="77777777" w:rsidR="004A53CD" w:rsidRPr="00E062F1" w:rsidRDefault="004A53CD" w:rsidP="0044745F">
            <w:pPr>
              <w:pStyle w:val="TAC"/>
              <w:rPr>
                <w:lang w:eastAsia="fi-FI"/>
              </w:rPr>
            </w:pPr>
            <w:r w:rsidRPr="00E062F1">
              <w:rPr>
                <w:lang w:eastAsia="fi-FI"/>
              </w:rPr>
              <w:t>DC_3A-3A-7A-7A_n257J</w:t>
            </w:r>
          </w:p>
          <w:p w14:paraId="0293234F" w14:textId="77777777" w:rsidR="004A53CD" w:rsidRPr="00E062F1" w:rsidRDefault="004A53CD" w:rsidP="0044745F">
            <w:pPr>
              <w:pStyle w:val="TAC"/>
              <w:rPr>
                <w:lang w:eastAsia="fi-FI"/>
              </w:rPr>
            </w:pPr>
            <w:r w:rsidRPr="00E062F1">
              <w:rPr>
                <w:lang w:eastAsia="fi-FI"/>
              </w:rPr>
              <w:t>DC_3A-3A-7A-7A_n257K</w:t>
            </w:r>
          </w:p>
          <w:p w14:paraId="61BE315D" w14:textId="77777777" w:rsidR="004A53CD" w:rsidRPr="00E062F1" w:rsidRDefault="004A53CD" w:rsidP="0044745F">
            <w:pPr>
              <w:pStyle w:val="TAC"/>
              <w:rPr>
                <w:lang w:eastAsia="fi-FI"/>
              </w:rPr>
            </w:pPr>
            <w:r w:rsidRPr="00E062F1">
              <w:rPr>
                <w:lang w:eastAsia="fi-FI"/>
              </w:rPr>
              <w:t>DC_3A-3A-7A-7A_n257L</w:t>
            </w:r>
          </w:p>
          <w:p w14:paraId="5878A84F" w14:textId="77777777" w:rsidR="004A53CD" w:rsidRPr="00E062F1" w:rsidRDefault="004A53CD" w:rsidP="0044745F">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DDC248" w14:textId="77777777" w:rsidR="004A53CD" w:rsidRPr="00E062F1" w:rsidRDefault="004A53CD" w:rsidP="0044745F">
            <w:pPr>
              <w:pStyle w:val="TAC"/>
              <w:rPr>
                <w:lang w:eastAsia="fi-FI"/>
              </w:rPr>
            </w:pPr>
            <w:r w:rsidRPr="00E062F1">
              <w:rPr>
                <w:lang w:eastAsia="fi-FI"/>
              </w:rPr>
              <w:t>DC_3A_n257A</w:t>
            </w:r>
          </w:p>
          <w:p w14:paraId="017306FF" w14:textId="77777777" w:rsidR="004A53CD" w:rsidRPr="00E062F1" w:rsidRDefault="004A53CD" w:rsidP="0044745F">
            <w:pPr>
              <w:pStyle w:val="TAC"/>
              <w:rPr>
                <w:lang w:eastAsia="fi-FI"/>
              </w:rPr>
            </w:pPr>
            <w:r w:rsidRPr="00E062F1">
              <w:rPr>
                <w:lang w:eastAsia="fi-FI"/>
              </w:rPr>
              <w:t>DC_7A_n257A</w:t>
            </w:r>
          </w:p>
        </w:tc>
      </w:tr>
      <w:tr w:rsidR="004A53CD" w:rsidRPr="00E062F1" w14:paraId="0054D4F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C60A9" w14:textId="77777777" w:rsidR="004A53CD" w:rsidRPr="00E062F1" w:rsidRDefault="004A53CD" w:rsidP="0044745F">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0584E6D6" w14:textId="77777777" w:rsidR="004A53CD" w:rsidRPr="00E062F1" w:rsidRDefault="004A53CD" w:rsidP="0044745F">
            <w:pPr>
              <w:pStyle w:val="TAC"/>
              <w:rPr>
                <w:rFonts w:eastAsia="Malgun Gothic"/>
                <w:lang w:eastAsia="ko-KR"/>
              </w:rPr>
            </w:pPr>
            <w:r w:rsidRPr="00E062F1">
              <w:rPr>
                <w:rFonts w:eastAsia="Malgun Gothic"/>
                <w:lang w:eastAsia="ko-KR"/>
              </w:rPr>
              <w:t>DC_3A-5A_n257D</w:t>
            </w:r>
          </w:p>
          <w:p w14:paraId="56985ABF" w14:textId="77777777" w:rsidR="004A53CD" w:rsidRPr="00E062F1" w:rsidRDefault="004A53CD" w:rsidP="0044745F">
            <w:pPr>
              <w:pStyle w:val="TAC"/>
              <w:rPr>
                <w:rFonts w:eastAsia="Malgun Gothic"/>
                <w:lang w:eastAsia="ko-KR"/>
              </w:rPr>
            </w:pPr>
            <w:r w:rsidRPr="00E062F1">
              <w:rPr>
                <w:rFonts w:eastAsia="Malgun Gothic"/>
                <w:lang w:eastAsia="ko-KR"/>
              </w:rPr>
              <w:t>DC_3A-5A_n257E</w:t>
            </w:r>
          </w:p>
          <w:p w14:paraId="2DDE4005" w14:textId="77777777" w:rsidR="004A53CD" w:rsidRPr="00E062F1" w:rsidRDefault="004A53CD" w:rsidP="0044745F">
            <w:pPr>
              <w:pStyle w:val="TAC"/>
              <w:rPr>
                <w:rFonts w:eastAsia="Malgun Gothic"/>
                <w:lang w:eastAsia="ko-KR"/>
              </w:rPr>
            </w:pPr>
            <w:r w:rsidRPr="00E062F1">
              <w:rPr>
                <w:rFonts w:eastAsia="Malgun Gothic"/>
                <w:lang w:eastAsia="ko-KR"/>
              </w:rPr>
              <w:t>DC_3A-5A_n257F</w:t>
            </w:r>
          </w:p>
          <w:p w14:paraId="424ACDE4" w14:textId="77777777" w:rsidR="004A53CD" w:rsidRPr="00E062F1" w:rsidRDefault="004A53CD" w:rsidP="0044745F">
            <w:pPr>
              <w:pStyle w:val="TAC"/>
              <w:rPr>
                <w:rFonts w:eastAsia="Malgun Gothic"/>
                <w:lang w:eastAsia="ko-KR"/>
              </w:rPr>
            </w:pPr>
            <w:r w:rsidRPr="00E062F1">
              <w:rPr>
                <w:rFonts w:eastAsia="Malgun Gothic"/>
                <w:lang w:eastAsia="ko-KR"/>
              </w:rPr>
              <w:t>DC_3A-5A_n257G</w:t>
            </w:r>
          </w:p>
          <w:p w14:paraId="4AC98802" w14:textId="77777777" w:rsidR="004A53CD" w:rsidRPr="00E062F1" w:rsidRDefault="004A53CD" w:rsidP="0044745F">
            <w:pPr>
              <w:pStyle w:val="TAC"/>
              <w:rPr>
                <w:rFonts w:eastAsia="Malgun Gothic"/>
                <w:lang w:eastAsia="ko-KR"/>
              </w:rPr>
            </w:pPr>
            <w:r w:rsidRPr="00E062F1">
              <w:rPr>
                <w:rFonts w:eastAsia="Malgun Gothic"/>
                <w:lang w:eastAsia="ko-KR"/>
              </w:rPr>
              <w:t>DC_3A-5A_n257H</w:t>
            </w:r>
          </w:p>
          <w:p w14:paraId="307388F2" w14:textId="77777777" w:rsidR="004A53CD" w:rsidRPr="00E062F1" w:rsidRDefault="004A53CD" w:rsidP="0044745F">
            <w:pPr>
              <w:pStyle w:val="TAC"/>
              <w:rPr>
                <w:rFonts w:eastAsia="Malgun Gothic"/>
                <w:lang w:eastAsia="ko-KR"/>
              </w:rPr>
            </w:pPr>
            <w:r w:rsidRPr="00E062F1">
              <w:rPr>
                <w:rFonts w:eastAsia="Malgun Gothic"/>
                <w:lang w:eastAsia="ko-KR"/>
              </w:rPr>
              <w:t>DC_3A-5A_n257I</w:t>
            </w:r>
          </w:p>
          <w:p w14:paraId="5B598C0C" w14:textId="77777777" w:rsidR="004A53CD" w:rsidRPr="00E062F1" w:rsidRDefault="004A53CD" w:rsidP="0044745F">
            <w:pPr>
              <w:pStyle w:val="TAC"/>
              <w:rPr>
                <w:rFonts w:eastAsia="Malgun Gothic"/>
                <w:lang w:eastAsia="ko-KR"/>
              </w:rPr>
            </w:pPr>
            <w:r w:rsidRPr="00E062F1">
              <w:rPr>
                <w:rFonts w:eastAsia="Malgun Gothic"/>
                <w:lang w:eastAsia="ko-KR"/>
              </w:rPr>
              <w:t>DC_3A-5A_n257J</w:t>
            </w:r>
          </w:p>
          <w:p w14:paraId="155E83ED" w14:textId="77777777" w:rsidR="004A53CD" w:rsidRPr="00E062F1" w:rsidRDefault="004A53CD" w:rsidP="0044745F">
            <w:pPr>
              <w:pStyle w:val="TAC"/>
              <w:rPr>
                <w:rFonts w:eastAsia="Malgun Gothic"/>
                <w:lang w:eastAsia="ko-KR"/>
              </w:rPr>
            </w:pPr>
            <w:r w:rsidRPr="00E062F1">
              <w:rPr>
                <w:rFonts w:eastAsia="Malgun Gothic"/>
                <w:lang w:eastAsia="ko-KR"/>
              </w:rPr>
              <w:t>DC_3A-5A_n257K</w:t>
            </w:r>
          </w:p>
          <w:p w14:paraId="65F7CD39" w14:textId="77777777" w:rsidR="004A53CD" w:rsidRPr="00E062F1" w:rsidRDefault="004A53CD" w:rsidP="0044745F">
            <w:pPr>
              <w:pStyle w:val="TAC"/>
              <w:rPr>
                <w:rFonts w:eastAsia="Malgun Gothic"/>
                <w:lang w:eastAsia="ko-KR"/>
              </w:rPr>
            </w:pPr>
            <w:r w:rsidRPr="00E062F1">
              <w:rPr>
                <w:rFonts w:eastAsia="Malgun Gothic"/>
                <w:lang w:eastAsia="ko-KR"/>
              </w:rPr>
              <w:t>DC_3A-5A_n257L</w:t>
            </w:r>
          </w:p>
          <w:p w14:paraId="6E88F166" w14:textId="77777777" w:rsidR="004A53CD" w:rsidRPr="00E062F1" w:rsidRDefault="004A53CD" w:rsidP="0044745F">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A1D343" w14:textId="77777777" w:rsidR="004A53CD" w:rsidRPr="00E062F1" w:rsidRDefault="004A53CD" w:rsidP="0044745F">
            <w:pPr>
              <w:pStyle w:val="TAC"/>
              <w:rPr>
                <w:noProof/>
                <w:lang w:eastAsia="zh-CN"/>
              </w:rPr>
            </w:pPr>
            <w:r w:rsidRPr="00E062F1">
              <w:rPr>
                <w:noProof/>
                <w:lang w:eastAsia="zh-CN"/>
              </w:rPr>
              <w:t>DC_3A_n257A</w:t>
            </w:r>
          </w:p>
          <w:p w14:paraId="593278E5"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2391DE9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9DCAB" w14:textId="77777777" w:rsidR="004A53CD" w:rsidRPr="00E062F1" w:rsidRDefault="004A53CD" w:rsidP="0044745F">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4B137206" w14:textId="77777777" w:rsidR="004A53CD" w:rsidRPr="00E062F1" w:rsidRDefault="004A53CD" w:rsidP="0044745F">
            <w:pPr>
              <w:pStyle w:val="TAC"/>
              <w:rPr>
                <w:rFonts w:eastAsia="Malgun Gothic"/>
                <w:lang w:eastAsia="ko-KR"/>
              </w:rPr>
            </w:pPr>
            <w:r w:rsidRPr="00E062F1">
              <w:rPr>
                <w:rFonts w:eastAsia="Malgun Gothic"/>
                <w:lang w:eastAsia="ko-KR"/>
              </w:rPr>
              <w:t>DC_3A-7A_n257D</w:t>
            </w:r>
          </w:p>
          <w:p w14:paraId="440A399B" w14:textId="77777777" w:rsidR="004A53CD" w:rsidRPr="00E062F1" w:rsidRDefault="004A53CD" w:rsidP="0044745F">
            <w:pPr>
              <w:pStyle w:val="TAC"/>
              <w:rPr>
                <w:rFonts w:eastAsia="Malgun Gothic"/>
                <w:lang w:eastAsia="ko-KR"/>
              </w:rPr>
            </w:pPr>
            <w:r w:rsidRPr="00E062F1">
              <w:rPr>
                <w:rFonts w:eastAsia="Malgun Gothic"/>
                <w:lang w:eastAsia="ko-KR"/>
              </w:rPr>
              <w:t>DC_3A-7A_n257E</w:t>
            </w:r>
          </w:p>
          <w:p w14:paraId="5750B896" w14:textId="77777777" w:rsidR="004A53CD" w:rsidRPr="00E062F1" w:rsidRDefault="004A53CD" w:rsidP="0044745F">
            <w:pPr>
              <w:pStyle w:val="TAC"/>
              <w:rPr>
                <w:rFonts w:eastAsia="Malgun Gothic"/>
                <w:lang w:eastAsia="ko-KR"/>
              </w:rPr>
            </w:pPr>
            <w:r w:rsidRPr="00E062F1">
              <w:rPr>
                <w:rFonts w:eastAsia="Malgun Gothic"/>
                <w:lang w:eastAsia="ko-KR"/>
              </w:rPr>
              <w:t>DC_3A-7A_n257F</w:t>
            </w:r>
          </w:p>
          <w:p w14:paraId="4EC6450F" w14:textId="77777777" w:rsidR="004A53CD" w:rsidRPr="00E062F1" w:rsidRDefault="004A53CD" w:rsidP="0044745F">
            <w:pPr>
              <w:pStyle w:val="TAC"/>
              <w:rPr>
                <w:rFonts w:eastAsia="Malgun Gothic"/>
                <w:lang w:eastAsia="ko-KR"/>
              </w:rPr>
            </w:pPr>
            <w:r w:rsidRPr="00E062F1">
              <w:rPr>
                <w:rFonts w:eastAsia="Malgun Gothic"/>
                <w:lang w:eastAsia="ko-KR"/>
              </w:rPr>
              <w:t>DC_3A-7A_n257G</w:t>
            </w:r>
          </w:p>
          <w:p w14:paraId="27541FE0" w14:textId="77777777" w:rsidR="004A53CD" w:rsidRPr="00E062F1" w:rsidRDefault="004A53CD" w:rsidP="0044745F">
            <w:pPr>
              <w:pStyle w:val="TAC"/>
              <w:rPr>
                <w:rFonts w:eastAsia="Malgun Gothic"/>
                <w:lang w:eastAsia="ko-KR"/>
              </w:rPr>
            </w:pPr>
            <w:r w:rsidRPr="00E062F1">
              <w:rPr>
                <w:rFonts w:eastAsia="Malgun Gothic"/>
                <w:lang w:eastAsia="ko-KR"/>
              </w:rPr>
              <w:t>DC_3A-7A_n257H</w:t>
            </w:r>
          </w:p>
          <w:p w14:paraId="61579C87" w14:textId="77777777" w:rsidR="004A53CD" w:rsidRPr="00E062F1" w:rsidRDefault="004A53CD" w:rsidP="0044745F">
            <w:pPr>
              <w:pStyle w:val="TAC"/>
              <w:rPr>
                <w:rFonts w:eastAsia="Malgun Gothic"/>
                <w:lang w:eastAsia="ko-KR"/>
              </w:rPr>
            </w:pPr>
            <w:r w:rsidRPr="00E062F1">
              <w:rPr>
                <w:rFonts w:eastAsia="Malgun Gothic"/>
                <w:lang w:eastAsia="ko-KR"/>
              </w:rPr>
              <w:t>DC_3A-7A_n257I</w:t>
            </w:r>
          </w:p>
          <w:p w14:paraId="791CE42C" w14:textId="77777777" w:rsidR="004A53CD" w:rsidRPr="00E062F1" w:rsidRDefault="004A53CD" w:rsidP="0044745F">
            <w:pPr>
              <w:pStyle w:val="TAC"/>
              <w:rPr>
                <w:rFonts w:eastAsia="Malgun Gothic"/>
                <w:lang w:eastAsia="ko-KR"/>
              </w:rPr>
            </w:pPr>
            <w:r w:rsidRPr="00E062F1">
              <w:rPr>
                <w:rFonts w:eastAsia="Malgun Gothic"/>
                <w:lang w:eastAsia="ko-KR"/>
              </w:rPr>
              <w:t>DC_3A-7A_n257J</w:t>
            </w:r>
          </w:p>
          <w:p w14:paraId="646A52DC" w14:textId="77777777" w:rsidR="004A53CD" w:rsidRPr="00E062F1" w:rsidRDefault="004A53CD" w:rsidP="0044745F">
            <w:pPr>
              <w:pStyle w:val="TAC"/>
              <w:rPr>
                <w:rFonts w:eastAsia="Malgun Gothic"/>
                <w:lang w:eastAsia="ko-KR"/>
              </w:rPr>
            </w:pPr>
            <w:r w:rsidRPr="00E062F1">
              <w:rPr>
                <w:rFonts w:eastAsia="Malgun Gothic"/>
                <w:lang w:eastAsia="ko-KR"/>
              </w:rPr>
              <w:t>DC_3A-7A_n257K</w:t>
            </w:r>
          </w:p>
          <w:p w14:paraId="5DF9AAE5" w14:textId="77777777" w:rsidR="004A53CD" w:rsidRPr="00E062F1" w:rsidRDefault="004A53CD" w:rsidP="0044745F">
            <w:pPr>
              <w:pStyle w:val="TAC"/>
              <w:rPr>
                <w:rFonts w:eastAsia="Malgun Gothic"/>
                <w:lang w:eastAsia="ko-KR"/>
              </w:rPr>
            </w:pPr>
            <w:r w:rsidRPr="00E062F1">
              <w:rPr>
                <w:rFonts w:eastAsia="Malgun Gothic"/>
                <w:lang w:eastAsia="ko-KR"/>
              </w:rPr>
              <w:t>DC_3A-7A_n257L</w:t>
            </w:r>
          </w:p>
          <w:p w14:paraId="4E1DFF63" w14:textId="77777777" w:rsidR="004A53CD" w:rsidRPr="00E062F1" w:rsidRDefault="004A53CD" w:rsidP="0044745F">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DB5DE4" w14:textId="77777777" w:rsidR="004A53CD" w:rsidRPr="00E062F1" w:rsidRDefault="004A53CD" w:rsidP="0044745F">
            <w:pPr>
              <w:pStyle w:val="TAC"/>
              <w:rPr>
                <w:noProof/>
                <w:lang w:eastAsia="zh-CN"/>
              </w:rPr>
            </w:pPr>
            <w:r w:rsidRPr="00E062F1">
              <w:rPr>
                <w:noProof/>
                <w:lang w:eastAsia="zh-CN"/>
              </w:rPr>
              <w:t>DC_3A_n257A</w:t>
            </w:r>
          </w:p>
          <w:p w14:paraId="4DADE75E"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6CC23A5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14E760" w14:textId="77777777" w:rsidR="004A53CD" w:rsidRPr="00E062F1" w:rsidRDefault="004A53CD" w:rsidP="0044745F">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72FD2144" w14:textId="77777777" w:rsidR="004A53CD" w:rsidRPr="00E062F1" w:rsidRDefault="004A53CD" w:rsidP="0044745F">
            <w:pPr>
              <w:pStyle w:val="TAC"/>
              <w:rPr>
                <w:rFonts w:eastAsia="Malgun Gothic"/>
                <w:lang w:eastAsia="ko-KR"/>
              </w:rPr>
            </w:pPr>
            <w:r w:rsidRPr="00E062F1">
              <w:rPr>
                <w:rFonts w:eastAsia="Malgun Gothic"/>
                <w:lang w:eastAsia="ko-KR"/>
              </w:rPr>
              <w:t>DC_3A-7A-7A_n257D</w:t>
            </w:r>
          </w:p>
          <w:p w14:paraId="73F23446" w14:textId="77777777" w:rsidR="004A53CD" w:rsidRPr="00E062F1" w:rsidRDefault="004A53CD" w:rsidP="0044745F">
            <w:pPr>
              <w:pStyle w:val="TAC"/>
              <w:rPr>
                <w:rFonts w:eastAsia="Malgun Gothic"/>
                <w:lang w:eastAsia="ko-KR"/>
              </w:rPr>
            </w:pPr>
            <w:r w:rsidRPr="00E062F1">
              <w:rPr>
                <w:rFonts w:eastAsia="Malgun Gothic"/>
                <w:lang w:eastAsia="ko-KR"/>
              </w:rPr>
              <w:t>DC_3A-7A-7A_n257E</w:t>
            </w:r>
          </w:p>
          <w:p w14:paraId="2DCC43F6" w14:textId="77777777" w:rsidR="004A53CD" w:rsidRPr="00E062F1" w:rsidRDefault="004A53CD" w:rsidP="0044745F">
            <w:pPr>
              <w:pStyle w:val="TAC"/>
              <w:rPr>
                <w:rFonts w:eastAsia="Malgun Gothic"/>
                <w:lang w:eastAsia="ko-KR"/>
              </w:rPr>
            </w:pPr>
            <w:r w:rsidRPr="00E062F1">
              <w:rPr>
                <w:rFonts w:eastAsia="Malgun Gothic"/>
                <w:lang w:eastAsia="ko-KR"/>
              </w:rPr>
              <w:t>DC_3A-7A-7A_n257F</w:t>
            </w:r>
          </w:p>
          <w:p w14:paraId="105808D1" w14:textId="77777777" w:rsidR="004A53CD" w:rsidRPr="00E062F1" w:rsidRDefault="004A53CD" w:rsidP="0044745F">
            <w:pPr>
              <w:pStyle w:val="TAC"/>
              <w:rPr>
                <w:rFonts w:eastAsia="Malgun Gothic"/>
                <w:lang w:eastAsia="ko-KR"/>
              </w:rPr>
            </w:pPr>
            <w:r w:rsidRPr="00E062F1">
              <w:rPr>
                <w:rFonts w:eastAsia="Malgun Gothic"/>
                <w:lang w:eastAsia="ko-KR"/>
              </w:rPr>
              <w:t>DC_3A-7A-7A_n257G</w:t>
            </w:r>
          </w:p>
          <w:p w14:paraId="1C56E23D" w14:textId="77777777" w:rsidR="004A53CD" w:rsidRPr="00E062F1" w:rsidRDefault="004A53CD" w:rsidP="0044745F">
            <w:pPr>
              <w:pStyle w:val="TAC"/>
              <w:rPr>
                <w:rFonts w:eastAsia="Malgun Gothic"/>
                <w:lang w:eastAsia="ko-KR"/>
              </w:rPr>
            </w:pPr>
            <w:r w:rsidRPr="00E062F1">
              <w:rPr>
                <w:rFonts w:eastAsia="Malgun Gothic"/>
                <w:lang w:eastAsia="ko-KR"/>
              </w:rPr>
              <w:t>DC_3A-7A-7A_n257H</w:t>
            </w:r>
          </w:p>
          <w:p w14:paraId="4C320D5C" w14:textId="77777777" w:rsidR="004A53CD" w:rsidRPr="00E062F1" w:rsidRDefault="004A53CD" w:rsidP="0044745F">
            <w:pPr>
              <w:pStyle w:val="TAC"/>
              <w:rPr>
                <w:rFonts w:eastAsia="Malgun Gothic"/>
                <w:lang w:eastAsia="ko-KR"/>
              </w:rPr>
            </w:pPr>
            <w:r w:rsidRPr="00E062F1">
              <w:rPr>
                <w:rFonts w:eastAsia="Malgun Gothic"/>
                <w:lang w:eastAsia="ko-KR"/>
              </w:rPr>
              <w:t>DC_3A-7A-7A_n257I</w:t>
            </w:r>
          </w:p>
          <w:p w14:paraId="37375C09" w14:textId="77777777" w:rsidR="004A53CD" w:rsidRPr="00E062F1" w:rsidRDefault="004A53CD" w:rsidP="0044745F">
            <w:pPr>
              <w:pStyle w:val="TAC"/>
              <w:rPr>
                <w:rFonts w:eastAsia="Malgun Gothic"/>
                <w:lang w:eastAsia="ko-KR"/>
              </w:rPr>
            </w:pPr>
            <w:r w:rsidRPr="00E062F1">
              <w:rPr>
                <w:rFonts w:eastAsia="Malgun Gothic"/>
                <w:lang w:eastAsia="ko-KR"/>
              </w:rPr>
              <w:t>DC_3A-7A-7A_n257J</w:t>
            </w:r>
          </w:p>
          <w:p w14:paraId="61D2A866" w14:textId="77777777" w:rsidR="004A53CD" w:rsidRPr="00E062F1" w:rsidRDefault="004A53CD" w:rsidP="0044745F">
            <w:pPr>
              <w:pStyle w:val="TAC"/>
              <w:rPr>
                <w:rFonts w:eastAsia="Malgun Gothic"/>
                <w:lang w:eastAsia="ko-KR"/>
              </w:rPr>
            </w:pPr>
            <w:r w:rsidRPr="00E062F1">
              <w:rPr>
                <w:rFonts w:eastAsia="Malgun Gothic"/>
                <w:lang w:eastAsia="ko-KR"/>
              </w:rPr>
              <w:t>DC_3A-7A-7A_n257K</w:t>
            </w:r>
          </w:p>
          <w:p w14:paraId="699336CE" w14:textId="77777777" w:rsidR="004A53CD" w:rsidRPr="00E062F1" w:rsidRDefault="004A53CD" w:rsidP="0044745F">
            <w:pPr>
              <w:pStyle w:val="TAC"/>
              <w:rPr>
                <w:rFonts w:eastAsia="Malgun Gothic"/>
                <w:lang w:eastAsia="ko-KR"/>
              </w:rPr>
            </w:pPr>
            <w:r w:rsidRPr="00E062F1">
              <w:rPr>
                <w:rFonts w:eastAsia="Malgun Gothic"/>
                <w:lang w:eastAsia="ko-KR"/>
              </w:rPr>
              <w:t>DC_3A-7A-7A_n257L</w:t>
            </w:r>
          </w:p>
          <w:p w14:paraId="4FAA704D" w14:textId="77777777" w:rsidR="004A53CD" w:rsidRPr="00E062F1" w:rsidRDefault="004A53CD" w:rsidP="0044745F">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3104A" w14:textId="77777777" w:rsidR="004A53CD" w:rsidRPr="00E062F1" w:rsidRDefault="004A53CD" w:rsidP="0044745F">
            <w:pPr>
              <w:pStyle w:val="TAC"/>
              <w:rPr>
                <w:noProof/>
                <w:lang w:eastAsia="zh-CN"/>
              </w:rPr>
            </w:pPr>
            <w:r w:rsidRPr="00E062F1">
              <w:rPr>
                <w:noProof/>
                <w:lang w:eastAsia="zh-CN"/>
              </w:rPr>
              <w:t>DC_3A_n257A</w:t>
            </w:r>
          </w:p>
          <w:p w14:paraId="02B4CA5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DB4CAB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446522" w14:textId="77777777" w:rsidR="004A53CD" w:rsidRPr="00E062F1" w:rsidRDefault="004A53CD" w:rsidP="0044745F">
            <w:pPr>
              <w:pStyle w:val="TAC"/>
              <w:rPr>
                <w:noProof/>
              </w:rPr>
            </w:pPr>
            <w:r w:rsidRPr="00E062F1">
              <w:rPr>
                <w:noProof/>
              </w:rPr>
              <w:t>DC_3A-8A_n257A</w:t>
            </w:r>
          </w:p>
          <w:p w14:paraId="44E8B82C" w14:textId="77777777" w:rsidR="004A53CD" w:rsidRPr="00E062F1" w:rsidRDefault="004A53CD" w:rsidP="0044745F">
            <w:pPr>
              <w:pStyle w:val="TAC"/>
              <w:rPr>
                <w:lang w:eastAsia="fr-FR"/>
              </w:rPr>
            </w:pPr>
            <w:r w:rsidRPr="00E062F1">
              <w:t>DC_3A-8A_n257D</w:t>
            </w:r>
          </w:p>
          <w:p w14:paraId="2EEE3C56" w14:textId="77777777" w:rsidR="004A53CD" w:rsidRPr="00E062F1" w:rsidRDefault="004A53CD" w:rsidP="0044745F">
            <w:pPr>
              <w:pStyle w:val="TAC"/>
            </w:pPr>
            <w:r w:rsidRPr="00E062F1">
              <w:t>DC_3A-8A_n257E</w:t>
            </w:r>
          </w:p>
          <w:p w14:paraId="048D8C9B" w14:textId="77777777" w:rsidR="004A53CD" w:rsidRPr="00E062F1" w:rsidRDefault="004A53CD" w:rsidP="0044745F">
            <w:pPr>
              <w:pStyle w:val="TAC"/>
            </w:pPr>
            <w:r w:rsidRPr="00E062F1">
              <w:t>DC_3A-8A_n257F</w:t>
            </w:r>
          </w:p>
          <w:p w14:paraId="4557D639" w14:textId="77777777" w:rsidR="004A53CD" w:rsidRPr="00E062F1" w:rsidRDefault="004A53CD" w:rsidP="0044745F">
            <w:pPr>
              <w:pStyle w:val="TAC"/>
            </w:pPr>
            <w:r w:rsidRPr="00E062F1">
              <w:t>DC_3A-8A_n257G</w:t>
            </w:r>
          </w:p>
          <w:p w14:paraId="55C22039" w14:textId="77777777" w:rsidR="004A53CD" w:rsidRPr="00E062F1" w:rsidRDefault="004A53CD" w:rsidP="0044745F">
            <w:pPr>
              <w:pStyle w:val="TAC"/>
            </w:pPr>
            <w:r w:rsidRPr="00E062F1">
              <w:t>DC_3A-8A_n257H</w:t>
            </w:r>
          </w:p>
          <w:p w14:paraId="135B0A8B" w14:textId="77777777" w:rsidR="004A53CD" w:rsidRPr="00E062F1" w:rsidRDefault="004A53CD" w:rsidP="0044745F">
            <w:pPr>
              <w:pStyle w:val="TAC"/>
            </w:pPr>
            <w:r w:rsidRPr="00E062F1">
              <w:t>DC_3A-8A_n257I</w:t>
            </w:r>
          </w:p>
          <w:p w14:paraId="26B03630" w14:textId="77777777" w:rsidR="004A53CD" w:rsidRPr="00E062F1" w:rsidRDefault="004A53CD" w:rsidP="0044745F">
            <w:pPr>
              <w:pStyle w:val="TAC"/>
            </w:pPr>
            <w:r w:rsidRPr="00E062F1">
              <w:t>DC_3A-8A_n257J</w:t>
            </w:r>
          </w:p>
          <w:p w14:paraId="511B920C" w14:textId="77777777" w:rsidR="004A53CD" w:rsidRPr="00E062F1" w:rsidRDefault="004A53CD" w:rsidP="0044745F">
            <w:pPr>
              <w:pStyle w:val="TAC"/>
            </w:pPr>
            <w:r w:rsidRPr="00E062F1">
              <w:t>DC_3A-8A_n257K</w:t>
            </w:r>
          </w:p>
          <w:p w14:paraId="29BEC28F" w14:textId="77777777" w:rsidR="004A53CD" w:rsidRPr="00E062F1" w:rsidRDefault="004A53CD" w:rsidP="0044745F">
            <w:pPr>
              <w:pStyle w:val="TAC"/>
            </w:pPr>
            <w:r w:rsidRPr="00E062F1">
              <w:t>DC_3A-8A_n257L</w:t>
            </w:r>
          </w:p>
          <w:p w14:paraId="163AA684" w14:textId="77777777" w:rsidR="004A53CD" w:rsidRPr="00E062F1" w:rsidRDefault="004A53CD" w:rsidP="0044745F">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12E321" w14:textId="77777777" w:rsidR="004A53CD" w:rsidRPr="00E062F1" w:rsidRDefault="004A53CD" w:rsidP="0044745F">
            <w:pPr>
              <w:pStyle w:val="TAC"/>
              <w:rPr>
                <w:noProof/>
              </w:rPr>
            </w:pPr>
            <w:r w:rsidRPr="00E062F1">
              <w:rPr>
                <w:noProof/>
              </w:rPr>
              <w:t>DC_3A_n257A</w:t>
            </w:r>
          </w:p>
          <w:p w14:paraId="66A04646" w14:textId="77777777" w:rsidR="004A53CD" w:rsidRPr="00E062F1" w:rsidRDefault="004A53CD" w:rsidP="0044745F">
            <w:pPr>
              <w:pStyle w:val="TAC"/>
              <w:rPr>
                <w:noProof/>
                <w:lang w:eastAsia="fr-FR"/>
              </w:rPr>
            </w:pPr>
            <w:r w:rsidRPr="00E062F1">
              <w:rPr>
                <w:noProof/>
              </w:rPr>
              <w:t>DC_8A_n257A</w:t>
            </w:r>
          </w:p>
        </w:tc>
      </w:tr>
      <w:tr w:rsidR="00A57699" w:rsidRPr="00E062F1" w14:paraId="301A076C" w14:textId="77777777" w:rsidTr="0044745F">
        <w:trPr>
          <w:trHeight w:val="227"/>
          <w:jc w:val="center"/>
          <w:ins w:id="14" w:author="JOH, Nokia" w:date="2020-10-14T13: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187D2B" w14:textId="0B1DFF38" w:rsidR="00A57699" w:rsidRDefault="00A57699" w:rsidP="00A57699">
            <w:pPr>
              <w:pStyle w:val="TAC"/>
              <w:rPr>
                <w:ins w:id="15" w:author="JOH, Nokia" w:date="2020-10-14T13:31:00Z"/>
                <w:noProof/>
              </w:rPr>
            </w:pPr>
            <w:ins w:id="16" w:author="JOH, Nokia" w:date="2020-10-14T13:31:00Z">
              <w:r>
                <w:rPr>
                  <w:noProof/>
                </w:rPr>
                <w:t>DC_3A-8A_n258A</w:t>
              </w:r>
            </w:ins>
          </w:p>
          <w:p w14:paraId="1E86ACD2" w14:textId="3651A1F8" w:rsidR="00A57699" w:rsidRDefault="00A57699" w:rsidP="00A57699">
            <w:pPr>
              <w:pStyle w:val="TAC"/>
              <w:rPr>
                <w:ins w:id="17" w:author="JOH, Nokia" w:date="2020-10-14T13:31:00Z"/>
                <w:noProof/>
              </w:rPr>
            </w:pPr>
            <w:ins w:id="18" w:author="JOH, Nokia" w:date="2020-10-14T13:31:00Z">
              <w:r>
                <w:rPr>
                  <w:noProof/>
                </w:rPr>
                <w:t>DC_3A-8A_n258D</w:t>
              </w:r>
            </w:ins>
          </w:p>
          <w:p w14:paraId="2FA0B1BB" w14:textId="6E49EA75" w:rsidR="00A57699" w:rsidRDefault="00A57699" w:rsidP="00A57699">
            <w:pPr>
              <w:pStyle w:val="TAC"/>
              <w:rPr>
                <w:ins w:id="19" w:author="JOH, Nokia" w:date="2020-10-14T13:31:00Z"/>
                <w:noProof/>
              </w:rPr>
            </w:pPr>
            <w:ins w:id="20" w:author="JOH, Nokia" w:date="2020-10-14T13:31:00Z">
              <w:r>
                <w:rPr>
                  <w:noProof/>
                </w:rPr>
                <w:t>DC_3A-8A_n258E</w:t>
              </w:r>
            </w:ins>
          </w:p>
          <w:p w14:paraId="42CF2AAD" w14:textId="3888898F" w:rsidR="00A57699" w:rsidRDefault="00A57699" w:rsidP="00A57699">
            <w:pPr>
              <w:pStyle w:val="TAC"/>
              <w:rPr>
                <w:ins w:id="21" w:author="JOH, Nokia" w:date="2020-10-14T13:31:00Z"/>
                <w:noProof/>
              </w:rPr>
            </w:pPr>
            <w:ins w:id="22" w:author="JOH, Nokia" w:date="2020-10-14T13:31:00Z">
              <w:r>
                <w:rPr>
                  <w:noProof/>
                </w:rPr>
                <w:t>DC_3A-8A_n258F</w:t>
              </w:r>
            </w:ins>
          </w:p>
          <w:p w14:paraId="20A4FD3A" w14:textId="74EBCE44" w:rsidR="00A57699" w:rsidRDefault="00A57699" w:rsidP="00A57699">
            <w:pPr>
              <w:pStyle w:val="TAC"/>
              <w:rPr>
                <w:ins w:id="23" w:author="JOH, Nokia" w:date="2020-10-14T13:31:00Z"/>
                <w:noProof/>
              </w:rPr>
            </w:pPr>
            <w:ins w:id="24" w:author="JOH, Nokia" w:date="2020-10-14T13:31:00Z">
              <w:r>
                <w:rPr>
                  <w:noProof/>
                </w:rPr>
                <w:t>DC_3A-8A_n258G</w:t>
              </w:r>
            </w:ins>
          </w:p>
          <w:p w14:paraId="74934D65" w14:textId="7A0AE332" w:rsidR="00A57699" w:rsidRDefault="00A57699" w:rsidP="00A57699">
            <w:pPr>
              <w:pStyle w:val="TAC"/>
              <w:rPr>
                <w:ins w:id="25" w:author="JOH, Nokia" w:date="2020-10-14T13:31:00Z"/>
                <w:noProof/>
              </w:rPr>
            </w:pPr>
            <w:ins w:id="26" w:author="JOH, Nokia" w:date="2020-10-14T13:31:00Z">
              <w:r>
                <w:rPr>
                  <w:noProof/>
                </w:rPr>
                <w:t>DC_3A-8A_n258H</w:t>
              </w:r>
            </w:ins>
          </w:p>
          <w:p w14:paraId="520D05CA" w14:textId="3316A37C" w:rsidR="00A57699" w:rsidRDefault="00A57699" w:rsidP="00A57699">
            <w:pPr>
              <w:pStyle w:val="TAC"/>
              <w:rPr>
                <w:ins w:id="27" w:author="JOH, Nokia" w:date="2020-10-14T13:31:00Z"/>
                <w:noProof/>
              </w:rPr>
            </w:pPr>
            <w:ins w:id="28" w:author="JOH, Nokia" w:date="2020-10-14T13:31:00Z">
              <w:r>
                <w:rPr>
                  <w:noProof/>
                </w:rPr>
                <w:t>DC_3A-8A_n258I</w:t>
              </w:r>
            </w:ins>
          </w:p>
          <w:p w14:paraId="58A3F803" w14:textId="0C7010A7" w:rsidR="00A57699" w:rsidRDefault="00A57699" w:rsidP="00A57699">
            <w:pPr>
              <w:pStyle w:val="TAC"/>
              <w:rPr>
                <w:ins w:id="29" w:author="JOH, Nokia" w:date="2020-10-14T13:31:00Z"/>
                <w:noProof/>
              </w:rPr>
            </w:pPr>
            <w:ins w:id="30" w:author="JOH, Nokia" w:date="2020-10-14T13:31:00Z">
              <w:r>
                <w:rPr>
                  <w:noProof/>
                </w:rPr>
                <w:t>DC_3A-8A_n258J</w:t>
              </w:r>
            </w:ins>
          </w:p>
          <w:p w14:paraId="256E7EEE" w14:textId="03E43FF3" w:rsidR="00A57699" w:rsidRDefault="00A57699" w:rsidP="00A57699">
            <w:pPr>
              <w:pStyle w:val="TAC"/>
              <w:rPr>
                <w:ins w:id="31" w:author="JOH, Nokia" w:date="2020-10-14T13:31:00Z"/>
                <w:noProof/>
              </w:rPr>
            </w:pPr>
            <w:ins w:id="32" w:author="JOH, Nokia" w:date="2020-10-14T13:31:00Z">
              <w:r>
                <w:rPr>
                  <w:noProof/>
                </w:rPr>
                <w:t>DC_3A-8A_n258K</w:t>
              </w:r>
            </w:ins>
          </w:p>
          <w:p w14:paraId="1B084342" w14:textId="589A5730" w:rsidR="00A57699" w:rsidRDefault="00A57699" w:rsidP="00A57699">
            <w:pPr>
              <w:pStyle w:val="TAC"/>
              <w:rPr>
                <w:ins w:id="33" w:author="JOH, Nokia" w:date="2020-10-14T13:31:00Z"/>
                <w:noProof/>
              </w:rPr>
            </w:pPr>
            <w:ins w:id="34" w:author="JOH, Nokia" w:date="2020-10-14T13:31:00Z">
              <w:r>
                <w:rPr>
                  <w:noProof/>
                </w:rPr>
                <w:t>DC_3A-8A_n258L</w:t>
              </w:r>
            </w:ins>
          </w:p>
          <w:p w14:paraId="716CF302" w14:textId="5A5901B6" w:rsidR="00A57699" w:rsidRPr="00E062F1" w:rsidRDefault="00A57699" w:rsidP="00A57699">
            <w:pPr>
              <w:pStyle w:val="TAC"/>
              <w:rPr>
                <w:ins w:id="35" w:author="JOH, Nokia" w:date="2020-10-14T13:31:00Z"/>
                <w:noProof/>
              </w:rPr>
            </w:pPr>
            <w:ins w:id="36" w:author="JOH, Nokia" w:date="2020-10-14T13:31:00Z">
              <w:r>
                <w:rPr>
                  <w:noProof/>
                </w:rPr>
                <w:t>DC_3A-8A_n258M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0C9DA9C" w14:textId="77777777" w:rsidR="00A57699" w:rsidRDefault="00A57699" w:rsidP="00A57699">
            <w:pPr>
              <w:pStyle w:val="TAC"/>
              <w:rPr>
                <w:ins w:id="37" w:author="JOH, Nokia" w:date="2020-10-14T13:31:00Z"/>
                <w:noProof/>
              </w:rPr>
            </w:pPr>
            <w:ins w:id="38" w:author="JOH, Nokia" w:date="2020-10-14T13:31:00Z">
              <w:r>
                <w:rPr>
                  <w:noProof/>
                </w:rPr>
                <w:t>DC_3A_n258A</w:t>
              </w:r>
            </w:ins>
          </w:p>
          <w:p w14:paraId="7BB37EF2" w14:textId="51B5B7E8" w:rsidR="00A57699" w:rsidRPr="00E062F1" w:rsidRDefault="00A57699" w:rsidP="00A57699">
            <w:pPr>
              <w:pStyle w:val="TAC"/>
              <w:rPr>
                <w:ins w:id="39" w:author="JOH, Nokia" w:date="2020-10-14T13:31:00Z"/>
                <w:noProof/>
              </w:rPr>
            </w:pPr>
            <w:ins w:id="40" w:author="JOH, Nokia" w:date="2020-10-14T13:31:00Z">
              <w:r>
                <w:rPr>
                  <w:noProof/>
                </w:rPr>
                <w:t>DC_8A_n258A</w:t>
              </w:r>
            </w:ins>
          </w:p>
        </w:tc>
      </w:tr>
      <w:tr w:rsidR="00A57699" w:rsidRPr="00E062F1" w14:paraId="343F43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2904D" w14:textId="77777777" w:rsidR="00A57699" w:rsidRPr="00E062F1" w:rsidRDefault="00A57699" w:rsidP="00A57699">
            <w:pPr>
              <w:pStyle w:val="TAC"/>
              <w:rPr>
                <w:rFonts w:cs="Arial"/>
                <w:lang w:eastAsia="ja-JP"/>
              </w:rPr>
            </w:pPr>
            <w:r w:rsidRPr="00E062F1">
              <w:rPr>
                <w:rFonts w:cs="Arial"/>
                <w:lang w:eastAsia="ja-JP"/>
              </w:rPr>
              <w:t>DC_3A-18A_n257A</w:t>
            </w:r>
          </w:p>
          <w:p w14:paraId="27F69312" w14:textId="77777777" w:rsidR="00A57699" w:rsidRPr="00E062F1" w:rsidRDefault="00A57699" w:rsidP="00A57699">
            <w:pPr>
              <w:pStyle w:val="TAC"/>
              <w:rPr>
                <w:rFonts w:cs="Arial"/>
                <w:lang w:eastAsia="ja-JP"/>
              </w:rPr>
            </w:pPr>
            <w:r w:rsidRPr="00E062F1">
              <w:rPr>
                <w:rFonts w:cs="Arial"/>
                <w:lang w:eastAsia="ja-JP"/>
              </w:rPr>
              <w:t>DC_3A-18A_n257D</w:t>
            </w:r>
          </w:p>
          <w:p w14:paraId="3974DCC0" w14:textId="77777777" w:rsidR="00A57699" w:rsidRPr="00E062F1" w:rsidRDefault="00A57699" w:rsidP="00A57699">
            <w:pPr>
              <w:pStyle w:val="TAC"/>
              <w:rPr>
                <w:rFonts w:cs="Arial"/>
                <w:lang w:eastAsia="ja-JP"/>
              </w:rPr>
            </w:pPr>
            <w:r w:rsidRPr="00E062F1">
              <w:rPr>
                <w:rFonts w:cs="Arial"/>
                <w:lang w:eastAsia="ja-JP"/>
              </w:rPr>
              <w:t>DC_3A-18A_n257E</w:t>
            </w:r>
          </w:p>
          <w:p w14:paraId="534588F7" w14:textId="77777777" w:rsidR="00A57699" w:rsidRPr="00E062F1" w:rsidRDefault="00A57699" w:rsidP="00A57699">
            <w:pPr>
              <w:pStyle w:val="TAC"/>
              <w:rPr>
                <w:rFonts w:cs="Arial"/>
                <w:lang w:eastAsia="ja-JP"/>
              </w:rPr>
            </w:pPr>
            <w:r w:rsidRPr="00E062F1">
              <w:rPr>
                <w:rFonts w:cs="Arial"/>
                <w:lang w:eastAsia="ja-JP"/>
              </w:rPr>
              <w:t>DC_3A-18A_n257F</w:t>
            </w:r>
          </w:p>
          <w:p w14:paraId="2DA4560E" w14:textId="77777777" w:rsidR="00A57699" w:rsidRPr="00E062F1" w:rsidRDefault="00A57699" w:rsidP="00A57699">
            <w:pPr>
              <w:pStyle w:val="TAC"/>
              <w:rPr>
                <w:rFonts w:cs="Arial"/>
                <w:lang w:eastAsia="ja-JP"/>
              </w:rPr>
            </w:pPr>
            <w:r w:rsidRPr="00E062F1">
              <w:rPr>
                <w:rFonts w:cs="Arial"/>
                <w:lang w:eastAsia="ja-JP"/>
              </w:rPr>
              <w:t>DC_3A-18A_n257G</w:t>
            </w:r>
          </w:p>
          <w:p w14:paraId="14862743" w14:textId="77777777" w:rsidR="00A57699" w:rsidRPr="00E062F1" w:rsidRDefault="00A57699" w:rsidP="00A57699">
            <w:pPr>
              <w:pStyle w:val="TAC"/>
              <w:rPr>
                <w:rFonts w:cs="Arial"/>
                <w:lang w:eastAsia="ja-JP"/>
              </w:rPr>
            </w:pPr>
            <w:r w:rsidRPr="00E062F1">
              <w:rPr>
                <w:rFonts w:cs="Arial"/>
                <w:lang w:eastAsia="ja-JP"/>
              </w:rPr>
              <w:t>DC_3A-18A_n257H</w:t>
            </w:r>
          </w:p>
          <w:p w14:paraId="799CF673" w14:textId="77777777" w:rsidR="00A57699" w:rsidRPr="00E062F1" w:rsidRDefault="00A57699" w:rsidP="00A57699">
            <w:pPr>
              <w:pStyle w:val="TAC"/>
              <w:rPr>
                <w:rFonts w:cs="Arial"/>
                <w:lang w:eastAsia="ja-JP"/>
              </w:rPr>
            </w:pPr>
            <w:r w:rsidRPr="00E062F1">
              <w:rPr>
                <w:rFonts w:cs="Arial"/>
                <w:lang w:eastAsia="ja-JP"/>
              </w:rPr>
              <w:t>DC_3A-18A_n257I</w:t>
            </w:r>
          </w:p>
          <w:p w14:paraId="15A79410" w14:textId="77777777" w:rsidR="00A57699" w:rsidRPr="00E062F1" w:rsidRDefault="00A57699" w:rsidP="00A57699">
            <w:pPr>
              <w:pStyle w:val="TAC"/>
              <w:rPr>
                <w:rFonts w:cs="Arial"/>
                <w:lang w:eastAsia="ja-JP"/>
              </w:rPr>
            </w:pPr>
            <w:r w:rsidRPr="00E062F1">
              <w:rPr>
                <w:rFonts w:cs="Arial"/>
                <w:lang w:eastAsia="ja-JP"/>
              </w:rPr>
              <w:t>DC_3A-18A_n257J</w:t>
            </w:r>
          </w:p>
          <w:p w14:paraId="58E7EE12" w14:textId="77777777" w:rsidR="00A57699" w:rsidRPr="00E062F1" w:rsidRDefault="00A57699" w:rsidP="00A57699">
            <w:pPr>
              <w:pStyle w:val="TAC"/>
              <w:rPr>
                <w:rFonts w:cs="Arial"/>
                <w:lang w:eastAsia="ja-JP"/>
              </w:rPr>
            </w:pPr>
            <w:r w:rsidRPr="00E062F1">
              <w:rPr>
                <w:rFonts w:cs="Arial"/>
                <w:lang w:eastAsia="ja-JP"/>
              </w:rPr>
              <w:t>DC_3A-18A_n257K</w:t>
            </w:r>
          </w:p>
          <w:p w14:paraId="54A51496" w14:textId="77777777" w:rsidR="00A57699" w:rsidRPr="00E062F1" w:rsidRDefault="00A57699" w:rsidP="00A57699">
            <w:pPr>
              <w:pStyle w:val="TAC"/>
              <w:rPr>
                <w:rFonts w:cs="Arial"/>
                <w:lang w:eastAsia="ja-JP"/>
              </w:rPr>
            </w:pPr>
            <w:r w:rsidRPr="00E062F1">
              <w:rPr>
                <w:rFonts w:cs="Arial"/>
                <w:lang w:eastAsia="ja-JP"/>
              </w:rPr>
              <w:t>DC_3A-18A_n257L</w:t>
            </w:r>
          </w:p>
          <w:p w14:paraId="5C13957C" w14:textId="77777777" w:rsidR="00A57699" w:rsidRPr="00E062F1" w:rsidRDefault="00A57699" w:rsidP="00A57699">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5A8B76" w14:textId="77777777" w:rsidR="00A57699" w:rsidRPr="00E062F1" w:rsidRDefault="00A57699" w:rsidP="00A57699">
            <w:pPr>
              <w:pStyle w:val="TAC"/>
              <w:rPr>
                <w:lang w:eastAsia="ja-JP"/>
              </w:rPr>
            </w:pPr>
            <w:r w:rsidRPr="00E062F1">
              <w:rPr>
                <w:lang w:eastAsia="ja-JP"/>
              </w:rPr>
              <w:t>DC_3A_n257A</w:t>
            </w:r>
          </w:p>
          <w:p w14:paraId="0AA530C5" w14:textId="77777777" w:rsidR="00A57699" w:rsidRPr="00E062F1" w:rsidRDefault="00A57699" w:rsidP="00A57699">
            <w:pPr>
              <w:pStyle w:val="TAC"/>
              <w:rPr>
                <w:lang w:eastAsia="ja-JP"/>
              </w:rPr>
            </w:pPr>
            <w:r w:rsidRPr="00E062F1">
              <w:rPr>
                <w:lang w:eastAsia="ja-JP"/>
              </w:rPr>
              <w:t>DC_3A_n257G</w:t>
            </w:r>
          </w:p>
          <w:p w14:paraId="7E4CB5A0" w14:textId="77777777" w:rsidR="00A57699" w:rsidRPr="00E062F1" w:rsidRDefault="00A57699" w:rsidP="00A57699">
            <w:pPr>
              <w:pStyle w:val="TAC"/>
              <w:rPr>
                <w:lang w:eastAsia="ja-JP"/>
              </w:rPr>
            </w:pPr>
            <w:r w:rsidRPr="00E062F1">
              <w:rPr>
                <w:lang w:eastAsia="ja-JP"/>
              </w:rPr>
              <w:t>DC_3A_n257H</w:t>
            </w:r>
          </w:p>
          <w:p w14:paraId="5FE0C6F1" w14:textId="77777777" w:rsidR="00A57699" w:rsidRPr="00E062F1" w:rsidRDefault="00A57699" w:rsidP="00A57699">
            <w:pPr>
              <w:pStyle w:val="TAC"/>
              <w:rPr>
                <w:lang w:eastAsia="ja-JP"/>
              </w:rPr>
            </w:pPr>
            <w:r w:rsidRPr="00E062F1">
              <w:rPr>
                <w:lang w:eastAsia="ja-JP"/>
              </w:rPr>
              <w:t>DC_3A_n257I</w:t>
            </w:r>
          </w:p>
          <w:p w14:paraId="4D3CE34B" w14:textId="77777777" w:rsidR="00A57699" w:rsidRPr="00E062F1" w:rsidRDefault="00A57699" w:rsidP="00A57699">
            <w:pPr>
              <w:pStyle w:val="TAC"/>
              <w:rPr>
                <w:lang w:eastAsia="ja-JP"/>
              </w:rPr>
            </w:pPr>
            <w:r w:rsidRPr="00E062F1">
              <w:rPr>
                <w:lang w:eastAsia="ja-JP"/>
              </w:rPr>
              <w:t>DC_18A_n257A</w:t>
            </w:r>
          </w:p>
          <w:p w14:paraId="33E8829F" w14:textId="77777777" w:rsidR="00A57699" w:rsidRPr="00E062F1" w:rsidRDefault="00A57699" w:rsidP="00A57699">
            <w:pPr>
              <w:pStyle w:val="TAC"/>
              <w:rPr>
                <w:lang w:eastAsia="ja-JP"/>
              </w:rPr>
            </w:pPr>
            <w:r w:rsidRPr="00E062F1">
              <w:rPr>
                <w:lang w:eastAsia="ja-JP"/>
              </w:rPr>
              <w:t>DC_18A_n257G</w:t>
            </w:r>
          </w:p>
          <w:p w14:paraId="79E7E773" w14:textId="77777777" w:rsidR="00A57699" w:rsidRPr="00E062F1" w:rsidRDefault="00A57699" w:rsidP="00A57699">
            <w:pPr>
              <w:pStyle w:val="TAC"/>
              <w:rPr>
                <w:lang w:eastAsia="ja-JP"/>
              </w:rPr>
            </w:pPr>
            <w:r w:rsidRPr="00E062F1">
              <w:rPr>
                <w:lang w:eastAsia="ja-JP"/>
              </w:rPr>
              <w:t>DC_18A_n257H</w:t>
            </w:r>
          </w:p>
          <w:p w14:paraId="50A710E0" w14:textId="77777777" w:rsidR="00A57699" w:rsidRPr="00E062F1" w:rsidRDefault="00A57699" w:rsidP="00A57699">
            <w:pPr>
              <w:pStyle w:val="TAC"/>
              <w:rPr>
                <w:noProof/>
              </w:rPr>
            </w:pPr>
            <w:r w:rsidRPr="00E062F1">
              <w:rPr>
                <w:lang w:eastAsia="ja-JP"/>
              </w:rPr>
              <w:t>DC_18A_n257I</w:t>
            </w:r>
          </w:p>
        </w:tc>
      </w:tr>
      <w:tr w:rsidR="00A57699" w:rsidRPr="00E062F1" w14:paraId="3630120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FA7133" w14:textId="77777777" w:rsidR="00A57699" w:rsidRPr="00E062F1" w:rsidRDefault="00A57699" w:rsidP="00A57699">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17D5AAB0" w14:textId="77777777" w:rsidR="00A57699" w:rsidRPr="00E062F1" w:rsidRDefault="00A57699" w:rsidP="00A57699">
            <w:pPr>
              <w:pStyle w:val="TAC"/>
              <w:rPr>
                <w:noProof/>
                <w:lang w:eastAsia="zh-CN"/>
              </w:rPr>
            </w:pPr>
            <w:r w:rsidRPr="00E062F1">
              <w:rPr>
                <w:noProof/>
                <w:lang w:eastAsia="zh-CN"/>
              </w:rPr>
              <w:t>DC_3A-19A_n257D</w:t>
            </w:r>
            <w:r w:rsidRPr="00E062F1">
              <w:rPr>
                <w:noProof/>
                <w:vertAlign w:val="superscript"/>
                <w:lang w:eastAsia="zh-CN"/>
              </w:rPr>
              <w:t>2</w:t>
            </w:r>
          </w:p>
          <w:p w14:paraId="7B01F0D5" w14:textId="77777777" w:rsidR="00A57699" w:rsidRPr="00E062F1" w:rsidRDefault="00A57699" w:rsidP="00A57699">
            <w:pPr>
              <w:pStyle w:val="TAC"/>
              <w:rPr>
                <w:noProof/>
                <w:lang w:eastAsia="zh-CN"/>
              </w:rPr>
            </w:pPr>
            <w:r w:rsidRPr="00E062F1">
              <w:rPr>
                <w:noProof/>
                <w:lang w:eastAsia="zh-CN"/>
              </w:rPr>
              <w:t>DC_3A-19A_n257E</w:t>
            </w:r>
            <w:r w:rsidRPr="00E062F1">
              <w:rPr>
                <w:noProof/>
                <w:vertAlign w:val="superscript"/>
                <w:lang w:eastAsia="zh-CN"/>
              </w:rPr>
              <w:t>2</w:t>
            </w:r>
          </w:p>
          <w:p w14:paraId="148125D9" w14:textId="77777777" w:rsidR="00A57699" w:rsidRPr="00E062F1" w:rsidRDefault="00A57699" w:rsidP="00A57699">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3995C315" w14:textId="77777777" w:rsidR="00A57699" w:rsidRPr="00E062F1" w:rsidRDefault="00A57699" w:rsidP="00A57699">
            <w:pPr>
              <w:pStyle w:val="TAC"/>
              <w:rPr>
                <w:lang w:eastAsia="ja-JP"/>
              </w:rPr>
            </w:pPr>
            <w:r w:rsidRPr="00E062F1">
              <w:rPr>
                <w:lang w:eastAsia="ja-JP"/>
              </w:rPr>
              <w:t>DC_3A-19A_n257G</w:t>
            </w:r>
          </w:p>
          <w:p w14:paraId="4169E0E2" w14:textId="77777777" w:rsidR="00A57699" w:rsidRPr="00E062F1" w:rsidRDefault="00A57699" w:rsidP="00A57699">
            <w:pPr>
              <w:pStyle w:val="TAC"/>
              <w:rPr>
                <w:lang w:eastAsia="ja-JP"/>
              </w:rPr>
            </w:pPr>
            <w:r w:rsidRPr="00E062F1">
              <w:rPr>
                <w:lang w:eastAsia="ja-JP"/>
              </w:rPr>
              <w:t>DC_3A-19A_n257H</w:t>
            </w:r>
          </w:p>
          <w:p w14:paraId="15E5194B" w14:textId="77777777" w:rsidR="00A57699" w:rsidRPr="00E062F1" w:rsidRDefault="00A57699" w:rsidP="00A57699">
            <w:pPr>
              <w:pStyle w:val="TAC"/>
              <w:rPr>
                <w:lang w:eastAsia="ja-JP"/>
              </w:rPr>
            </w:pPr>
            <w:r w:rsidRPr="00E062F1">
              <w:rPr>
                <w:lang w:eastAsia="ja-JP"/>
              </w:rPr>
              <w:t>DC_3A-19A_n257I</w:t>
            </w:r>
          </w:p>
          <w:p w14:paraId="110807E6" w14:textId="77777777" w:rsidR="00A57699" w:rsidRPr="00E062F1" w:rsidRDefault="00A57699" w:rsidP="00A57699">
            <w:pPr>
              <w:pStyle w:val="TAC"/>
              <w:rPr>
                <w:lang w:eastAsia="ja-JP"/>
              </w:rPr>
            </w:pPr>
            <w:r w:rsidRPr="00E062F1">
              <w:rPr>
                <w:lang w:eastAsia="ja-JP"/>
              </w:rPr>
              <w:t>DC_3A-19A_n257J</w:t>
            </w:r>
          </w:p>
          <w:p w14:paraId="7C23B820" w14:textId="77777777" w:rsidR="00A57699" w:rsidRPr="00E062F1" w:rsidRDefault="00A57699" w:rsidP="00A57699">
            <w:pPr>
              <w:pStyle w:val="TAC"/>
              <w:rPr>
                <w:lang w:eastAsia="ja-JP"/>
              </w:rPr>
            </w:pPr>
            <w:r w:rsidRPr="00E062F1">
              <w:rPr>
                <w:lang w:eastAsia="ja-JP"/>
              </w:rPr>
              <w:t>DC_3A-19A_n257K</w:t>
            </w:r>
          </w:p>
          <w:p w14:paraId="015B9EF6" w14:textId="77777777" w:rsidR="00A57699" w:rsidRPr="00E062F1" w:rsidRDefault="00A57699" w:rsidP="00A57699">
            <w:pPr>
              <w:pStyle w:val="TAC"/>
              <w:rPr>
                <w:lang w:eastAsia="ja-JP"/>
              </w:rPr>
            </w:pPr>
            <w:r w:rsidRPr="00E062F1">
              <w:rPr>
                <w:lang w:eastAsia="ja-JP"/>
              </w:rPr>
              <w:t>DC_3A-19A_n257L</w:t>
            </w:r>
          </w:p>
          <w:p w14:paraId="32EDF63F" w14:textId="77777777" w:rsidR="00A57699" w:rsidRPr="00E062F1" w:rsidRDefault="00A57699" w:rsidP="00A57699">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C8F2D" w14:textId="77777777" w:rsidR="00A57699" w:rsidRPr="00E062F1" w:rsidRDefault="00A57699" w:rsidP="00A57699">
            <w:pPr>
              <w:pStyle w:val="TAC"/>
              <w:rPr>
                <w:noProof/>
                <w:lang w:eastAsia="zh-CN"/>
              </w:rPr>
            </w:pPr>
            <w:r w:rsidRPr="00E062F1">
              <w:rPr>
                <w:noProof/>
                <w:lang w:eastAsia="zh-CN"/>
              </w:rPr>
              <w:t>DC_3A_n257A</w:t>
            </w:r>
          </w:p>
          <w:p w14:paraId="72DD90D7" w14:textId="77777777" w:rsidR="00A57699" w:rsidRPr="00E062F1" w:rsidRDefault="00A57699" w:rsidP="00A57699">
            <w:pPr>
              <w:pStyle w:val="TAC"/>
              <w:rPr>
                <w:noProof/>
                <w:lang w:eastAsia="ja-JP"/>
              </w:rPr>
            </w:pPr>
            <w:r w:rsidRPr="00E062F1">
              <w:rPr>
                <w:noProof/>
              </w:rPr>
              <w:t>DC_3A_n257</w:t>
            </w:r>
            <w:r w:rsidRPr="00E062F1">
              <w:rPr>
                <w:noProof/>
                <w:lang w:eastAsia="ja-JP"/>
              </w:rPr>
              <w:t>D</w:t>
            </w:r>
          </w:p>
          <w:p w14:paraId="390A8875" w14:textId="77777777" w:rsidR="00A57699" w:rsidRPr="00E062F1" w:rsidRDefault="00A57699" w:rsidP="00A57699">
            <w:pPr>
              <w:pStyle w:val="TAC"/>
              <w:rPr>
                <w:lang w:eastAsia="ja-JP"/>
              </w:rPr>
            </w:pPr>
            <w:r w:rsidRPr="00E062F1">
              <w:rPr>
                <w:lang w:eastAsia="ja-JP"/>
              </w:rPr>
              <w:t>DC_3A_n257G</w:t>
            </w:r>
          </w:p>
          <w:p w14:paraId="6421D02F" w14:textId="77777777" w:rsidR="00A57699" w:rsidRPr="00E062F1" w:rsidRDefault="00A57699" w:rsidP="00A57699">
            <w:pPr>
              <w:pStyle w:val="TAC"/>
              <w:rPr>
                <w:lang w:eastAsia="ja-JP"/>
              </w:rPr>
            </w:pPr>
            <w:r w:rsidRPr="00E062F1">
              <w:rPr>
                <w:lang w:eastAsia="ja-JP"/>
              </w:rPr>
              <w:t>DC_3A_n257H</w:t>
            </w:r>
          </w:p>
          <w:p w14:paraId="003C998F" w14:textId="77777777" w:rsidR="00A57699" w:rsidRPr="00E062F1" w:rsidRDefault="00A57699" w:rsidP="00A57699">
            <w:pPr>
              <w:pStyle w:val="TAC"/>
              <w:rPr>
                <w:lang w:eastAsia="ja-JP"/>
              </w:rPr>
            </w:pPr>
            <w:r w:rsidRPr="00E062F1">
              <w:rPr>
                <w:lang w:eastAsia="ja-JP"/>
              </w:rPr>
              <w:t>DC_3A_n257I</w:t>
            </w:r>
          </w:p>
          <w:p w14:paraId="2FDBA771" w14:textId="77777777" w:rsidR="00A57699" w:rsidRPr="00E062F1" w:rsidRDefault="00A57699" w:rsidP="00A57699">
            <w:pPr>
              <w:pStyle w:val="TAC"/>
              <w:rPr>
                <w:lang w:eastAsia="ja-JP"/>
              </w:rPr>
            </w:pPr>
            <w:r w:rsidRPr="00E062F1">
              <w:rPr>
                <w:lang w:eastAsia="ja-JP"/>
              </w:rPr>
              <w:t>DC_3A_n257J</w:t>
            </w:r>
          </w:p>
          <w:p w14:paraId="18B35F24" w14:textId="77777777" w:rsidR="00A57699" w:rsidRPr="00E062F1" w:rsidRDefault="00A57699" w:rsidP="00A57699">
            <w:pPr>
              <w:pStyle w:val="TAC"/>
              <w:rPr>
                <w:lang w:eastAsia="ja-JP"/>
              </w:rPr>
            </w:pPr>
            <w:r w:rsidRPr="00E062F1">
              <w:rPr>
                <w:lang w:eastAsia="ja-JP"/>
              </w:rPr>
              <w:t>DC_3A_n257K</w:t>
            </w:r>
          </w:p>
          <w:p w14:paraId="345595B6" w14:textId="77777777" w:rsidR="00A57699" w:rsidRPr="00E062F1" w:rsidRDefault="00A57699" w:rsidP="00A57699">
            <w:pPr>
              <w:pStyle w:val="TAC"/>
              <w:rPr>
                <w:lang w:eastAsia="ja-JP"/>
              </w:rPr>
            </w:pPr>
            <w:r w:rsidRPr="00E062F1">
              <w:rPr>
                <w:lang w:eastAsia="ja-JP"/>
              </w:rPr>
              <w:t>DC_3A_n257L</w:t>
            </w:r>
          </w:p>
          <w:p w14:paraId="525D3258" w14:textId="77777777" w:rsidR="00A57699" w:rsidRPr="00E062F1" w:rsidRDefault="00A57699" w:rsidP="00A57699">
            <w:pPr>
              <w:pStyle w:val="TAC"/>
              <w:rPr>
                <w:noProof/>
                <w:lang w:eastAsia="zh-CN"/>
              </w:rPr>
            </w:pPr>
            <w:r w:rsidRPr="00E062F1">
              <w:rPr>
                <w:lang w:eastAsia="ja-JP"/>
              </w:rPr>
              <w:t>DC_3A_n257M</w:t>
            </w:r>
          </w:p>
          <w:p w14:paraId="5C6141E5" w14:textId="77777777" w:rsidR="00A57699" w:rsidRPr="00E062F1" w:rsidRDefault="00A57699" w:rsidP="00A57699">
            <w:pPr>
              <w:pStyle w:val="TAC"/>
              <w:rPr>
                <w:noProof/>
                <w:lang w:eastAsia="zh-CN"/>
              </w:rPr>
            </w:pPr>
            <w:r w:rsidRPr="00E062F1">
              <w:rPr>
                <w:noProof/>
                <w:lang w:eastAsia="zh-CN"/>
              </w:rPr>
              <w:t>DC_19A_n257A</w:t>
            </w:r>
          </w:p>
          <w:p w14:paraId="1A29C58F" w14:textId="77777777" w:rsidR="00A57699" w:rsidRPr="00E062F1" w:rsidRDefault="00A57699" w:rsidP="00A57699">
            <w:pPr>
              <w:pStyle w:val="TAC"/>
              <w:rPr>
                <w:noProof/>
                <w:lang w:eastAsia="ja-JP"/>
              </w:rPr>
            </w:pPr>
            <w:r w:rsidRPr="00E062F1">
              <w:rPr>
                <w:noProof/>
              </w:rPr>
              <w:t>DC_19A_n257</w:t>
            </w:r>
            <w:r w:rsidRPr="00E062F1">
              <w:rPr>
                <w:noProof/>
                <w:lang w:eastAsia="ja-JP"/>
              </w:rPr>
              <w:t>D</w:t>
            </w:r>
          </w:p>
          <w:p w14:paraId="4F8CD0D8" w14:textId="77777777" w:rsidR="00A57699" w:rsidRPr="00E062F1" w:rsidRDefault="00A57699" w:rsidP="00A57699">
            <w:pPr>
              <w:pStyle w:val="TAC"/>
              <w:rPr>
                <w:lang w:eastAsia="ja-JP"/>
              </w:rPr>
            </w:pPr>
            <w:r w:rsidRPr="00E062F1">
              <w:rPr>
                <w:lang w:eastAsia="ja-JP"/>
              </w:rPr>
              <w:t>DC_19A_n257G</w:t>
            </w:r>
          </w:p>
          <w:p w14:paraId="6834DCC3" w14:textId="77777777" w:rsidR="00A57699" w:rsidRPr="00E062F1" w:rsidRDefault="00A57699" w:rsidP="00A57699">
            <w:pPr>
              <w:pStyle w:val="TAC"/>
              <w:rPr>
                <w:lang w:eastAsia="ja-JP"/>
              </w:rPr>
            </w:pPr>
            <w:r w:rsidRPr="00E062F1">
              <w:rPr>
                <w:lang w:eastAsia="ja-JP"/>
              </w:rPr>
              <w:t>DC_19A_n257H</w:t>
            </w:r>
          </w:p>
          <w:p w14:paraId="4F060D11" w14:textId="77777777" w:rsidR="00A57699" w:rsidRPr="00E062F1" w:rsidRDefault="00A57699" w:rsidP="00A57699">
            <w:pPr>
              <w:pStyle w:val="TAC"/>
              <w:rPr>
                <w:noProof/>
                <w:lang w:eastAsia="zh-CN"/>
              </w:rPr>
            </w:pPr>
            <w:r w:rsidRPr="00E062F1">
              <w:rPr>
                <w:lang w:eastAsia="ja-JP"/>
              </w:rPr>
              <w:t>DC_19A_n257I</w:t>
            </w:r>
          </w:p>
        </w:tc>
      </w:tr>
      <w:tr w:rsidR="00A57699" w:rsidRPr="00E062F1" w14:paraId="2A53CC7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1647F" w14:textId="77777777" w:rsidR="00A57699" w:rsidRPr="00E062F1" w:rsidRDefault="00A57699" w:rsidP="00A57699">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1AE94BEF" w14:textId="77777777" w:rsidR="00A57699" w:rsidRPr="00E062F1" w:rsidRDefault="00A57699" w:rsidP="00A57699">
            <w:pPr>
              <w:pStyle w:val="TAC"/>
              <w:rPr>
                <w:noProof/>
                <w:lang w:eastAsia="zh-CN"/>
              </w:rPr>
            </w:pPr>
            <w:r w:rsidRPr="00E062F1">
              <w:rPr>
                <w:noProof/>
                <w:lang w:eastAsia="zh-CN"/>
              </w:rPr>
              <w:t>DC_3A-21A_n257D</w:t>
            </w:r>
            <w:r w:rsidRPr="00E062F1">
              <w:rPr>
                <w:noProof/>
                <w:vertAlign w:val="superscript"/>
                <w:lang w:eastAsia="zh-CN"/>
              </w:rPr>
              <w:t>2</w:t>
            </w:r>
          </w:p>
          <w:p w14:paraId="0312C39B" w14:textId="77777777" w:rsidR="00A57699" w:rsidRPr="00E062F1" w:rsidRDefault="00A57699" w:rsidP="00A57699">
            <w:pPr>
              <w:pStyle w:val="TAC"/>
              <w:rPr>
                <w:noProof/>
                <w:lang w:eastAsia="zh-CN"/>
              </w:rPr>
            </w:pPr>
            <w:r w:rsidRPr="00E062F1">
              <w:rPr>
                <w:noProof/>
                <w:lang w:eastAsia="zh-CN"/>
              </w:rPr>
              <w:t>DC_3A-21A_n257E</w:t>
            </w:r>
            <w:r w:rsidRPr="00E062F1">
              <w:rPr>
                <w:noProof/>
                <w:vertAlign w:val="superscript"/>
                <w:lang w:eastAsia="zh-CN"/>
              </w:rPr>
              <w:t>2</w:t>
            </w:r>
          </w:p>
          <w:p w14:paraId="01E6B222" w14:textId="77777777" w:rsidR="00A57699" w:rsidRPr="00E062F1" w:rsidRDefault="00A57699" w:rsidP="00A57699">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0A4C64E6" w14:textId="77777777" w:rsidR="00A57699" w:rsidRPr="00E062F1" w:rsidRDefault="00A57699" w:rsidP="00A57699">
            <w:pPr>
              <w:pStyle w:val="TAC"/>
              <w:rPr>
                <w:lang w:eastAsia="ja-JP"/>
              </w:rPr>
            </w:pPr>
            <w:r w:rsidRPr="00E062F1">
              <w:rPr>
                <w:lang w:eastAsia="ja-JP"/>
              </w:rPr>
              <w:t>DC_3A-21A_n257G</w:t>
            </w:r>
          </w:p>
          <w:p w14:paraId="2FC78BEA" w14:textId="77777777" w:rsidR="00A57699" w:rsidRPr="00E062F1" w:rsidRDefault="00A57699" w:rsidP="00A57699">
            <w:pPr>
              <w:pStyle w:val="TAC"/>
              <w:rPr>
                <w:lang w:eastAsia="ja-JP"/>
              </w:rPr>
            </w:pPr>
            <w:r w:rsidRPr="00E062F1">
              <w:rPr>
                <w:lang w:eastAsia="ja-JP"/>
              </w:rPr>
              <w:t>DC_3A-21A_n257H</w:t>
            </w:r>
          </w:p>
          <w:p w14:paraId="154F635A" w14:textId="77777777" w:rsidR="00A57699" w:rsidRPr="00E062F1" w:rsidRDefault="00A57699" w:rsidP="00A57699">
            <w:pPr>
              <w:pStyle w:val="TAC"/>
              <w:rPr>
                <w:lang w:eastAsia="ja-JP"/>
              </w:rPr>
            </w:pPr>
            <w:r w:rsidRPr="00E062F1">
              <w:rPr>
                <w:lang w:eastAsia="ja-JP"/>
              </w:rPr>
              <w:t>DC_3A-21A_n257I</w:t>
            </w:r>
          </w:p>
          <w:p w14:paraId="21A31EB5" w14:textId="77777777" w:rsidR="00A57699" w:rsidRPr="00E062F1" w:rsidRDefault="00A57699" w:rsidP="00A57699">
            <w:pPr>
              <w:pStyle w:val="TAC"/>
              <w:rPr>
                <w:lang w:eastAsia="ja-JP"/>
              </w:rPr>
            </w:pPr>
            <w:r w:rsidRPr="00E062F1">
              <w:rPr>
                <w:lang w:eastAsia="ja-JP"/>
              </w:rPr>
              <w:t>DC_3A-21A_n257J</w:t>
            </w:r>
          </w:p>
          <w:p w14:paraId="09DDC346" w14:textId="77777777" w:rsidR="00A57699" w:rsidRPr="00E062F1" w:rsidRDefault="00A57699" w:rsidP="00A57699">
            <w:pPr>
              <w:pStyle w:val="TAC"/>
              <w:rPr>
                <w:lang w:eastAsia="ja-JP"/>
              </w:rPr>
            </w:pPr>
            <w:r w:rsidRPr="00E062F1">
              <w:rPr>
                <w:lang w:eastAsia="ja-JP"/>
              </w:rPr>
              <w:t>DC_3A-21A_n257K</w:t>
            </w:r>
          </w:p>
          <w:p w14:paraId="1B990CC7" w14:textId="77777777" w:rsidR="00A57699" w:rsidRPr="00E062F1" w:rsidRDefault="00A57699" w:rsidP="00A57699">
            <w:pPr>
              <w:pStyle w:val="TAC"/>
              <w:rPr>
                <w:lang w:eastAsia="ja-JP"/>
              </w:rPr>
            </w:pPr>
            <w:r w:rsidRPr="00E062F1">
              <w:rPr>
                <w:lang w:eastAsia="ja-JP"/>
              </w:rPr>
              <w:t>DC_3A-21A_n257L</w:t>
            </w:r>
          </w:p>
          <w:p w14:paraId="598BF88C" w14:textId="77777777" w:rsidR="00A57699" w:rsidRPr="00E062F1" w:rsidRDefault="00A57699" w:rsidP="00A57699">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CAECEC" w14:textId="77777777" w:rsidR="00A57699" w:rsidRPr="00E062F1" w:rsidRDefault="00A57699" w:rsidP="00A57699">
            <w:pPr>
              <w:pStyle w:val="TAC"/>
              <w:rPr>
                <w:noProof/>
                <w:lang w:eastAsia="zh-CN"/>
              </w:rPr>
            </w:pPr>
            <w:r w:rsidRPr="00E062F1">
              <w:rPr>
                <w:noProof/>
                <w:lang w:eastAsia="zh-CN"/>
              </w:rPr>
              <w:t>DC_3A_n257A</w:t>
            </w:r>
          </w:p>
          <w:p w14:paraId="28F00050" w14:textId="77777777" w:rsidR="00A57699" w:rsidRPr="00E062F1" w:rsidRDefault="00A57699" w:rsidP="00A57699">
            <w:pPr>
              <w:pStyle w:val="TAC"/>
              <w:rPr>
                <w:noProof/>
                <w:lang w:eastAsia="ja-JP"/>
              </w:rPr>
            </w:pPr>
            <w:r w:rsidRPr="00E062F1">
              <w:rPr>
                <w:noProof/>
              </w:rPr>
              <w:t>DC_3A_n257</w:t>
            </w:r>
            <w:r w:rsidRPr="00E062F1">
              <w:rPr>
                <w:noProof/>
                <w:lang w:eastAsia="ja-JP"/>
              </w:rPr>
              <w:t>D</w:t>
            </w:r>
          </w:p>
          <w:p w14:paraId="1A48CA17" w14:textId="77777777" w:rsidR="00A57699" w:rsidRPr="00E062F1" w:rsidRDefault="00A57699" w:rsidP="00A57699">
            <w:pPr>
              <w:pStyle w:val="TAC"/>
              <w:rPr>
                <w:lang w:eastAsia="ja-JP"/>
              </w:rPr>
            </w:pPr>
            <w:r w:rsidRPr="00E062F1">
              <w:rPr>
                <w:lang w:eastAsia="ja-JP"/>
              </w:rPr>
              <w:t>DC_3A_n257G</w:t>
            </w:r>
          </w:p>
          <w:p w14:paraId="757DA3B4" w14:textId="77777777" w:rsidR="00A57699" w:rsidRPr="00E062F1" w:rsidRDefault="00A57699" w:rsidP="00A57699">
            <w:pPr>
              <w:pStyle w:val="TAC"/>
              <w:rPr>
                <w:lang w:eastAsia="ja-JP"/>
              </w:rPr>
            </w:pPr>
            <w:r w:rsidRPr="00E062F1">
              <w:rPr>
                <w:lang w:eastAsia="ja-JP"/>
              </w:rPr>
              <w:t>DC_3A_n257H</w:t>
            </w:r>
          </w:p>
          <w:p w14:paraId="6FFE17F0" w14:textId="77777777" w:rsidR="00A57699" w:rsidRPr="00E062F1" w:rsidRDefault="00A57699" w:rsidP="00A57699">
            <w:pPr>
              <w:pStyle w:val="TAC"/>
              <w:rPr>
                <w:lang w:eastAsia="ja-JP"/>
              </w:rPr>
            </w:pPr>
            <w:r w:rsidRPr="00E062F1">
              <w:rPr>
                <w:lang w:eastAsia="ja-JP"/>
              </w:rPr>
              <w:t>DC_3A_n257I</w:t>
            </w:r>
          </w:p>
          <w:p w14:paraId="01E95398" w14:textId="77777777" w:rsidR="00A57699" w:rsidRPr="00E062F1" w:rsidRDefault="00A57699" w:rsidP="00A57699">
            <w:pPr>
              <w:pStyle w:val="TAC"/>
              <w:rPr>
                <w:lang w:eastAsia="ja-JP"/>
              </w:rPr>
            </w:pPr>
            <w:r w:rsidRPr="00E062F1">
              <w:rPr>
                <w:lang w:eastAsia="ja-JP"/>
              </w:rPr>
              <w:t>DC_3A_n257J</w:t>
            </w:r>
          </w:p>
          <w:p w14:paraId="6F389601" w14:textId="77777777" w:rsidR="00A57699" w:rsidRPr="00E062F1" w:rsidRDefault="00A57699" w:rsidP="00A57699">
            <w:pPr>
              <w:pStyle w:val="TAC"/>
              <w:rPr>
                <w:lang w:eastAsia="ja-JP"/>
              </w:rPr>
            </w:pPr>
            <w:r w:rsidRPr="00E062F1">
              <w:rPr>
                <w:lang w:eastAsia="ja-JP"/>
              </w:rPr>
              <w:t>DC_3A_n257K</w:t>
            </w:r>
          </w:p>
          <w:p w14:paraId="68DF8F83" w14:textId="77777777" w:rsidR="00A57699" w:rsidRPr="00E062F1" w:rsidRDefault="00A57699" w:rsidP="00A57699">
            <w:pPr>
              <w:pStyle w:val="TAC"/>
              <w:rPr>
                <w:lang w:eastAsia="ja-JP"/>
              </w:rPr>
            </w:pPr>
            <w:r w:rsidRPr="00E062F1">
              <w:rPr>
                <w:lang w:eastAsia="ja-JP"/>
              </w:rPr>
              <w:t>DC_3A_n257L</w:t>
            </w:r>
          </w:p>
          <w:p w14:paraId="63917BC4" w14:textId="77777777" w:rsidR="00A57699" w:rsidRPr="00E062F1" w:rsidRDefault="00A57699" w:rsidP="00A57699">
            <w:pPr>
              <w:pStyle w:val="TAC"/>
              <w:rPr>
                <w:noProof/>
                <w:lang w:eastAsia="zh-CN"/>
              </w:rPr>
            </w:pPr>
            <w:r w:rsidRPr="00E062F1">
              <w:rPr>
                <w:lang w:eastAsia="ja-JP"/>
              </w:rPr>
              <w:t>DC_3A_n257M</w:t>
            </w:r>
          </w:p>
          <w:p w14:paraId="5F45EC9C" w14:textId="77777777" w:rsidR="00A57699" w:rsidRPr="00E062F1" w:rsidRDefault="00A57699" w:rsidP="00A57699">
            <w:pPr>
              <w:pStyle w:val="TAC"/>
              <w:rPr>
                <w:noProof/>
                <w:lang w:eastAsia="zh-CN"/>
              </w:rPr>
            </w:pPr>
            <w:r w:rsidRPr="00E062F1">
              <w:rPr>
                <w:noProof/>
                <w:lang w:eastAsia="zh-CN"/>
              </w:rPr>
              <w:t>DC_21A_n257A</w:t>
            </w:r>
          </w:p>
          <w:p w14:paraId="189317C8" w14:textId="77777777" w:rsidR="00A57699" w:rsidRPr="00E062F1" w:rsidRDefault="00A57699" w:rsidP="00A57699">
            <w:pPr>
              <w:pStyle w:val="TAC"/>
              <w:rPr>
                <w:noProof/>
                <w:lang w:eastAsia="ja-JP"/>
              </w:rPr>
            </w:pPr>
            <w:r w:rsidRPr="00E062F1">
              <w:rPr>
                <w:noProof/>
              </w:rPr>
              <w:t>DC_21A_n257</w:t>
            </w:r>
            <w:r w:rsidRPr="00E062F1">
              <w:rPr>
                <w:noProof/>
                <w:lang w:eastAsia="ja-JP"/>
              </w:rPr>
              <w:t>D</w:t>
            </w:r>
          </w:p>
          <w:p w14:paraId="5E0417D7" w14:textId="77777777" w:rsidR="00A57699" w:rsidRPr="00E062F1" w:rsidRDefault="00A57699" w:rsidP="00A57699">
            <w:pPr>
              <w:pStyle w:val="TAC"/>
              <w:rPr>
                <w:lang w:eastAsia="ja-JP"/>
              </w:rPr>
            </w:pPr>
            <w:r w:rsidRPr="00E062F1">
              <w:rPr>
                <w:lang w:eastAsia="ja-JP"/>
              </w:rPr>
              <w:t>DC_21A_n257G</w:t>
            </w:r>
          </w:p>
          <w:p w14:paraId="5E13782F" w14:textId="77777777" w:rsidR="00A57699" w:rsidRPr="00E062F1" w:rsidRDefault="00A57699" w:rsidP="00A57699">
            <w:pPr>
              <w:pStyle w:val="TAC"/>
              <w:rPr>
                <w:lang w:eastAsia="ja-JP"/>
              </w:rPr>
            </w:pPr>
            <w:r w:rsidRPr="00E062F1">
              <w:rPr>
                <w:lang w:eastAsia="ja-JP"/>
              </w:rPr>
              <w:t>DC_21A_n257H</w:t>
            </w:r>
          </w:p>
          <w:p w14:paraId="2BF67E30" w14:textId="77777777" w:rsidR="00A57699" w:rsidRPr="00E062F1" w:rsidRDefault="00A57699" w:rsidP="00A57699">
            <w:pPr>
              <w:pStyle w:val="TAC"/>
              <w:rPr>
                <w:noProof/>
                <w:lang w:eastAsia="zh-CN"/>
              </w:rPr>
            </w:pPr>
            <w:r w:rsidRPr="00E062F1">
              <w:rPr>
                <w:lang w:eastAsia="ja-JP"/>
              </w:rPr>
              <w:t>DC_21A_n257I</w:t>
            </w:r>
          </w:p>
        </w:tc>
      </w:tr>
      <w:tr w:rsidR="00A57699" w:rsidRPr="00E062F1" w14:paraId="083FE47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D86ABD" w14:textId="77777777" w:rsidR="00A57699" w:rsidRPr="00E062F1" w:rsidRDefault="00A57699" w:rsidP="00A57699">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6883CF9E" w14:textId="77777777" w:rsidR="00A57699" w:rsidRPr="00E062F1" w:rsidRDefault="00A57699" w:rsidP="00A57699">
            <w:pPr>
              <w:pStyle w:val="TAC"/>
              <w:rPr>
                <w:noProof/>
                <w:lang w:eastAsia="zh-CN"/>
              </w:rPr>
            </w:pPr>
            <w:r w:rsidRPr="00E062F1">
              <w:rPr>
                <w:noProof/>
                <w:lang w:eastAsia="zh-CN"/>
              </w:rPr>
              <w:t>DC_3A-28A_n257D</w:t>
            </w:r>
            <w:r w:rsidRPr="00E062F1">
              <w:rPr>
                <w:noProof/>
                <w:vertAlign w:val="superscript"/>
                <w:lang w:eastAsia="zh-CN"/>
              </w:rPr>
              <w:t>2</w:t>
            </w:r>
          </w:p>
          <w:p w14:paraId="23C0BD16" w14:textId="77777777" w:rsidR="00A57699" w:rsidRPr="00E062F1" w:rsidRDefault="00A57699" w:rsidP="00A57699">
            <w:pPr>
              <w:pStyle w:val="TAC"/>
              <w:rPr>
                <w:noProof/>
                <w:lang w:eastAsia="zh-CN"/>
              </w:rPr>
            </w:pPr>
            <w:r w:rsidRPr="00E062F1">
              <w:rPr>
                <w:noProof/>
                <w:lang w:eastAsia="zh-CN"/>
              </w:rPr>
              <w:t>DC_3A-28A_n257E</w:t>
            </w:r>
            <w:r w:rsidRPr="00E062F1">
              <w:rPr>
                <w:noProof/>
                <w:vertAlign w:val="superscript"/>
                <w:lang w:eastAsia="zh-CN"/>
              </w:rPr>
              <w:t>2</w:t>
            </w:r>
          </w:p>
          <w:p w14:paraId="3422C2EB" w14:textId="77777777" w:rsidR="00A57699" w:rsidRPr="00E062F1" w:rsidRDefault="00A57699" w:rsidP="00A57699">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49C879D" w14:textId="77777777" w:rsidR="00A57699" w:rsidRPr="00E062F1" w:rsidRDefault="00A57699" w:rsidP="00A57699">
            <w:pPr>
              <w:pStyle w:val="TAC"/>
              <w:rPr>
                <w:lang w:eastAsia="ja-JP"/>
              </w:rPr>
            </w:pPr>
            <w:r w:rsidRPr="00E062F1">
              <w:rPr>
                <w:lang w:eastAsia="ja-JP"/>
              </w:rPr>
              <w:t>DC_3A-28A_n257G</w:t>
            </w:r>
          </w:p>
          <w:p w14:paraId="740B6E7E" w14:textId="77777777" w:rsidR="00A57699" w:rsidRPr="00E062F1" w:rsidRDefault="00A57699" w:rsidP="00A57699">
            <w:pPr>
              <w:pStyle w:val="TAC"/>
              <w:rPr>
                <w:lang w:eastAsia="ja-JP"/>
              </w:rPr>
            </w:pPr>
            <w:r w:rsidRPr="00E062F1">
              <w:rPr>
                <w:lang w:eastAsia="ja-JP"/>
              </w:rPr>
              <w:t>DC_3A-28A_n257H</w:t>
            </w:r>
          </w:p>
          <w:p w14:paraId="759ADD84" w14:textId="77777777" w:rsidR="00A57699" w:rsidRPr="00E062F1" w:rsidRDefault="00A57699" w:rsidP="00A57699">
            <w:pPr>
              <w:pStyle w:val="TAC"/>
              <w:rPr>
                <w:lang w:eastAsia="ja-JP"/>
              </w:rPr>
            </w:pPr>
            <w:r w:rsidRPr="00E062F1">
              <w:rPr>
                <w:lang w:eastAsia="ja-JP"/>
              </w:rPr>
              <w:t>DC_3A-28A_n257I</w:t>
            </w:r>
          </w:p>
          <w:p w14:paraId="513119FF" w14:textId="77777777" w:rsidR="00A57699" w:rsidRPr="00E062F1" w:rsidRDefault="00A57699" w:rsidP="00A57699">
            <w:pPr>
              <w:pStyle w:val="TAC"/>
              <w:rPr>
                <w:lang w:eastAsia="ja-JP"/>
              </w:rPr>
            </w:pPr>
            <w:r w:rsidRPr="00E062F1">
              <w:rPr>
                <w:lang w:eastAsia="ja-JP"/>
              </w:rPr>
              <w:t>DC_3A-28A_n257J</w:t>
            </w:r>
          </w:p>
          <w:p w14:paraId="63BF2E04" w14:textId="77777777" w:rsidR="00A57699" w:rsidRPr="00E062F1" w:rsidRDefault="00A57699" w:rsidP="00A57699">
            <w:pPr>
              <w:pStyle w:val="TAC"/>
              <w:rPr>
                <w:lang w:eastAsia="ja-JP"/>
              </w:rPr>
            </w:pPr>
            <w:r w:rsidRPr="00E062F1">
              <w:rPr>
                <w:lang w:eastAsia="ja-JP"/>
              </w:rPr>
              <w:t>DC_3A-28A_n257K</w:t>
            </w:r>
          </w:p>
          <w:p w14:paraId="38553C40" w14:textId="77777777" w:rsidR="00A57699" w:rsidRPr="00E062F1" w:rsidRDefault="00A57699" w:rsidP="00A57699">
            <w:pPr>
              <w:pStyle w:val="TAC"/>
              <w:rPr>
                <w:lang w:eastAsia="ja-JP"/>
              </w:rPr>
            </w:pPr>
            <w:r w:rsidRPr="00E062F1">
              <w:rPr>
                <w:lang w:eastAsia="ja-JP"/>
              </w:rPr>
              <w:t>DC_3A-28A_n257L</w:t>
            </w:r>
          </w:p>
          <w:p w14:paraId="38F53333" w14:textId="77777777" w:rsidR="00A57699" w:rsidRPr="00E062F1" w:rsidRDefault="00A57699" w:rsidP="00A57699">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B9FE19" w14:textId="77777777" w:rsidR="00A57699" w:rsidRPr="00E062F1" w:rsidRDefault="00A57699" w:rsidP="00A57699">
            <w:pPr>
              <w:pStyle w:val="TAC"/>
              <w:rPr>
                <w:noProof/>
                <w:lang w:eastAsia="zh-CN"/>
              </w:rPr>
            </w:pPr>
            <w:r w:rsidRPr="00E062F1">
              <w:rPr>
                <w:noProof/>
                <w:lang w:eastAsia="zh-CN"/>
              </w:rPr>
              <w:t>DC_3A_n257A</w:t>
            </w:r>
          </w:p>
          <w:p w14:paraId="4755E55D" w14:textId="77777777" w:rsidR="00A57699" w:rsidRPr="00E062F1" w:rsidRDefault="00A57699" w:rsidP="00A57699">
            <w:pPr>
              <w:pStyle w:val="TAC"/>
              <w:rPr>
                <w:noProof/>
                <w:lang w:eastAsia="ja-JP"/>
              </w:rPr>
            </w:pPr>
            <w:r w:rsidRPr="00E062F1">
              <w:rPr>
                <w:noProof/>
              </w:rPr>
              <w:t>DC_3A_n257</w:t>
            </w:r>
            <w:r w:rsidRPr="00E062F1">
              <w:rPr>
                <w:noProof/>
                <w:lang w:eastAsia="ja-JP"/>
              </w:rPr>
              <w:t>D</w:t>
            </w:r>
          </w:p>
          <w:p w14:paraId="454D0A49" w14:textId="77777777" w:rsidR="00A57699" w:rsidRPr="00E062F1" w:rsidRDefault="00A57699" w:rsidP="00A57699">
            <w:pPr>
              <w:pStyle w:val="TAC"/>
              <w:rPr>
                <w:lang w:eastAsia="ja-JP"/>
              </w:rPr>
            </w:pPr>
            <w:r w:rsidRPr="00E062F1">
              <w:rPr>
                <w:lang w:eastAsia="ja-JP"/>
              </w:rPr>
              <w:t>DC_3A_n257G</w:t>
            </w:r>
          </w:p>
          <w:p w14:paraId="379062C5" w14:textId="77777777" w:rsidR="00A57699" w:rsidRPr="00E062F1" w:rsidRDefault="00A57699" w:rsidP="00A57699">
            <w:pPr>
              <w:pStyle w:val="TAC"/>
              <w:rPr>
                <w:lang w:eastAsia="ja-JP"/>
              </w:rPr>
            </w:pPr>
            <w:r w:rsidRPr="00E062F1">
              <w:rPr>
                <w:lang w:eastAsia="ja-JP"/>
              </w:rPr>
              <w:t>DC_3A_n257H</w:t>
            </w:r>
          </w:p>
          <w:p w14:paraId="3929E7A6" w14:textId="77777777" w:rsidR="00A57699" w:rsidRPr="00E062F1" w:rsidRDefault="00A57699" w:rsidP="00A57699">
            <w:pPr>
              <w:pStyle w:val="TAC"/>
              <w:rPr>
                <w:lang w:eastAsia="ja-JP"/>
              </w:rPr>
            </w:pPr>
            <w:r w:rsidRPr="00E062F1">
              <w:rPr>
                <w:lang w:eastAsia="ja-JP"/>
              </w:rPr>
              <w:t>DC_3A_n257I</w:t>
            </w:r>
          </w:p>
          <w:p w14:paraId="17A89B1B" w14:textId="77777777" w:rsidR="00A57699" w:rsidRPr="00E062F1" w:rsidRDefault="00A57699" w:rsidP="00A57699">
            <w:pPr>
              <w:pStyle w:val="TAC"/>
              <w:rPr>
                <w:lang w:eastAsia="ja-JP"/>
              </w:rPr>
            </w:pPr>
            <w:r w:rsidRPr="00E062F1">
              <w:rPr>
                <w:lang w:eastAsia="ja-JP"/>
              </w:rPr>
              <w:t>DC_3A_n257J</w:t>
            </w:r>
          </w:p>
          <w:p w14:paraId="3A531F72" w14:textId="77777777" w:rsidR="00A57699" w:rsidRPr="00E062F1" w:rsidRDefault="00A57699" w:rsidP="00A57699">
            <w:pPr>
              <w:pStyle w:val="TAC"/>
              <w:rPr>
                <w:lang w:eastAsia="ja-JP"/>
              </w:rPr>
            </w:pPr>
            <w:r w:rsidRPr="00E062F1">
              <w:rPr>
                <w:lang w:eastAsia="ja-JP"/>
              </w:rPr>
              <w:t>DC_3A_n257K</w:t>
            </w:r>
          </w:p>
          <w:p w14:paraId="21EA1A94" w14:textId="77777777" w:rsidR="00A57699" w:rsidRPr="00E062F1" w:rsidRDefault="00A57699" w:rsidP="00A57699">
            <w:pPr>
              <w:pStyle w:val="TAC"/>
              <w:rPr>
                <w:lang w:eastAsia="ja-JP"/>
              </w:rPr>
            </w:pPr>
            <w:r w:rsidRPr="00E062F1">
              <w:rPr>
                <w:lang w:eastAsia="ja-JP"/>
              </w:rPr>
              <w:t>DC_3A_n257L</w:t>
            </w:r>
          </w:p>
          <w:p w14:paraId="2D0A6227" w14:textId="77777777" w:rsidR="00A57699" w:rsidRPr="00E062F1" w:rsidRDefault="00A57699" w:rsidP="00A57699">
            <w:pPr>
              <w:pStyle w:val="TAC"/>
              <w:rPr>
                <w:noProof/>
                <w:lang w:eastAsia="zh-CN"/>
              </w:rPr>
            </w:pPr>
            <w:r w:rsidRPr="00E062F1">
              <w:rPr>
                <w:lang w:eastAsia="ja-JP"/>
              </w:rPr>
              <w:t>DC_3A_n257M</w:t>
            </w:r>
          </w:p>
          <w:p w14:paraId="02644977" w14:textId="77777777" w:rsidR="00A57699" w:rsidRPr="00E062F1" w:rsidRDefault="00A57699" w:rsidP="00A57699">
            <w:pPr>
              <w:pStyle w:val="TAC"/>
              <w:rPr>
                <w:noProof/>
                <w:lang w:eastAsia="zh-CN"/>
              </w:rPr>
            </w:pPr>
            <w:r w:rsidRPr="00E062F1">
              <w:rPr>
                <w:noProof/>
                <w:lang w:eastAsia="zh-CN"/>
              </w:rPr>
              <w:t>DC_28A_n257A</w:t>
            </w:r>
          </w:p>
          <w:p w14:paraId="5C62FECB" w14:textId="77777777" w:rsidR="00A57699" w:rsidRPr="00E062F1" w:rsidRDefault="00A57699" w:rsidP="00A57699">
            <w:pPr>
              <w:pStyle w:val="TAC"/>
              <w:rPr>
                <w:noProof/>
                <w:lang w:eastAsia="ja-JP"/>
              </w:rPr>
            </w:pPr>
            <w:r w:rsidRPr="00E062F1">
              <w:rPr>
                <w:noProof/>
              </w:rPr>
              <w:t>DC_28A_n257</w:t>
            </w:r>
            <w:r w:rsidRPr="00E062F1">
              <w:rPr>
                <w:noProof/>
                <w:lang w:eastAsia="ja-JP"/>
              </w:rPr>
              <w:t>D</w:t>
            </w:r>
          </w:p>
          <w:p w14:paraId="5CD5A42A" w14:textId="77777777" w:rsidR="00A57699" w:rsidRPr="00E062F1" w:rsidRDefault="00A57699" w:rsidP="00A57699">
            <w:pPr>
              <w:pStyle w:val="TAC"/>
              <w:rPr>
                <w:noProof/>
                <w:lang w:eastAsia="zh-CN"/>
              </w:rPr>
            </w:pPr>
            <w:r w:rsidRPr="00E062F1">
              <w:rPr>
                <w:noProof/>
                <w:lang w:eastAsia="zh-CN"/>
              </w:rPr>
              <w:t>DC_28A_n257G</w:t>
            </w:r>
          </w:p>
          <w:p w14:paraId="0B07B7C0" w14:textId="77777777" w:rsidR="00A57699" w:rsidRPr="00E062F1" w:rsidRDefault="00A57699" w:rsidP="00A57699">
            <w:pPr>
              <w:pStyle w:val="TAC"/>
              <w:rPr>
                <w:noProof/>
                <w:lang w:eastAsia="zh-CN"/>
              </w:rPr>
            </w:pPr>
            <w:r w:rsidRPr="00E062F1">
              <w:rPr>
                <w:noProof/>
                <w:lang w:eastAsia="zh-CN"/>
              </w:rPr>
              <w:t>DC_28A_n257H</w:t>
            </w:r>
          </w:p>
          <w:p w14:paraId="42210815" w14:textId="77777777" w:rsidR="00A57699" w:rsidRPr="00E062F1" w:rsidRDefault="00A57699" w:rsidP="00A57699">
            <w:pPr>
              <w:pStyle w:val="TAC"/>
              <w:rPr>
                <w:noProof/>
                <w:lang w:eastAsia="zh-CN"/>
              </w:rPr>
            </w:pPr>
            <w:r w:rsidRPr="00E062F1">
              <w:rPr>
                <w:noProof/>
                <w:lang w:eastAsia="zh-CN"/>
              </w:rPr>
              <w:t>DC_28A_n257I</w:t>
            </w:r>
          </w:p>
        </w:tc>
      </w:tr>
      <w:tr w:rsidR="00A57699" w:rsidRPr="00AA54EC" w14:paraId="5DEB910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2CBD71" w14:textId="77777777" w:rsidR="00A57699" w:rsidRPr="00E062F1" w:rsidRDefault="00A57699" w:rsidP="00A57699">
            <w:pPr>
              <w:pStyle w:val="TAC"/>
              <w:rPr>
                <w:noProof/>
                <w:lang w:eastAsia="zh-CN"/>
              </w:rPr>
            </w:pPr>
            <w:r w:rsidRPr="00E062F1">
              <w:rPr>
                <w:noProof/>
                <w:lang w:eastAsia="zh-CN"/>
              </w:rPr>
              <w:t>DC_3A-41A_n257A</w:t>
            </w:r>
          </w:p>
          <w:p w14:paraId="4D6C5677" w14:textId="77777777" w:rsidR="00A57699" w:rsidRPr="00E062F1" w:rsidRDefault="00A57699" w:rsidP="00A57699">
            <w:pPr>
              <w:pStyle w:val="TAC"/>
              <w:rPr>
                <w:rFonts w:cs="Arial"/>
                <w:lang w:eastAsia="ja-JP"/>
              </w:rPr>
            </w:pPr>
            <w:r w:rsidRPr="00E062F1">
              <w:rPr>
                <w:rFonts w:cs="Arial"/>
                <w:lang w:eastAsia="ja-JP"/>
              </w:rPr>
              <w:t>DC_3A-41A_n257D</w:t>
            </w:r>
          </w:p>
          <w:p w14:paraId="503DF8D5" w14:textId="77777777" w:rsidR="00A57699" w:rsidRPr="00E062F1" w:rsidRDefault="00A57699" w:rsidP="00A57699">
            <w:pPr>
              <w:pStyle w:val="TAC"/>
              <w:rPr>
                <w:rFonts w:cs="Arial"/>
                <w:lang w:eastAsia="ja-JP"/>
              </w:rPr>
            </w:pPr>
            <w:r w:rsidRPr="00E062F1">
              <w:rPr>
                <w:rFonts w:cs="Arial"/>
                <w:lang w:eastAsia="ja-JP"/>
              </w:rPr>
              <w:t>DC_3A-41A_n257E</w:t>
            </w:r>
          </w:p>
          <w:p w14:paraId="747FE8E7" w14:textId="77777777" w:rsidR="00A57699" w:rsidRPr="00E062F1" w:rsidRDefault="00A57699" w:rsidP="00A57699">
            <w:pPr>
              <w:pStyle w:val="TAC"/>
              <w:rPr>
                <w:rFonts w:cs="Arial"/>
                <w:lang w:eastAsia="ja-JP"/>
              </w:rPr>
            </w:pPr>
            <w:r w:rsidRPr="00E062F1">
              <w:rPr>
                <w:rFonts w:cs="Arial"/>
                <w:lang w:eastAsia="ja-JP"/>
              </w:rPr>
              <w:t>DC_3A-41A_n257F</w:t>
            </w:r>
          </w:p>
          <w:p w14:paraId="6A16EAD7" w14:textId="77777777" w:rsidR="00A57699" w:rsidRPr="00E062F1" w:rsidRDefault="00A57699" w:rsidP="00A57699">
            <w:pPr>
              <w:pStyle w:val="TAC"/>
              <w:rPr>
                <w:rFonts w:cs="Arial"/>
                <w:lang w:eastAsia="ja-JP"/>
              </w:rPr>
            </w:pPr>
            <w:r w:rsidRPr="00E062F1">
              <w:rPr>
                <w:rFonts w:cs="Arial"/>
                <w:lang w:eastAsia="ja-JP"/>
              </w:rPr>
              <w:t>DC_3A-41A_n257G</w:t>
            </w:r>
          </w:p>
          <w:p w14:paraId="0C3C1CF0" w14:textId="77777777" w:rsidR="00A57699" w:rsidRPr="00E062F1" w:rsidRDefault="00A57699" w:rsidP="00A57699">
            <w:pPr>
              <w:pStyle w:val="TAC"/>
              <w:rPr>
                <w:rFonts w:cs="Arial"/>
                <w:lang w:eastAsia="ja-JP"/>
              </w:rPr>
            </w:pPr>
            <w:r w:rsidRPr="00E062F1">
              <w:rPr>
                <w:rFonts w:cs="Arial"/>
                <w:lang w:eastAsia="ja-JP"/>
              </w:rPr>
              <w:t>DC_3A-41A_n257H</w:t>
            </w:r>
          </w:p>
          <w:p w14:paraId="792EED10" w14:textId="77777777" w:rsidR="00A57699" w:rsidRPr="00E062F1" w:rsidRDefault="00A57699" w:rsidP="00A57699">
            <w:pPr>
              <w:pStyle w:val="TAC"/>
              <w:rPr>
                <w:rFonts w:cs="Arial"/>
                <w:lang w:eastAsia="ja-JP"/>
              </w:rPr>
            </w:pPr>
            <w:r w:rsidRPr="00E062F1">
              <w:rPr>
                <w:rFonts w:cs="Arial"/>
                <w:lang w:eastAsia="ja-JP"/>
              </w:rPr>
              <w:t>DC_3A-41A_n257I</w:t>
            </w:r>
          </w:p>
          <w:p w14:paraId="184982C4" w14:textId="77777777" w:rsidR="00A57699" w:rsidRPr="00E062F1" w:rsidRDefault="00A57699" w:rsidP="00A57699">
            <w:pPr>
              <w:pStyle w:val="TAC"/>
              <w:rPr>
                <w:rFonts w:cs="Arial"/>
                <w:lang w:eastAsia="ja-JP"/>
              </w:rPr>
            </w:pPr>
            <w:r w:rsidRPr="00E062F1">
              <w:rPr>
                <w:rFonts w:cs="Arial"/>
                <w:lang w:eastAsia="ja-JP"/>
              </w:rPr>
              <w:t>DC_3A-41A_n257J</w:t>
            </w:r>
          </w:p>
          <w:p w14:paraId="572A47BC" w14:textId="77777777" w:rsidR="00A57699" w:rsidRPr="00E062F1" w:rsidRDefault="00A57699" w:rsidP="00A57699">
            <w:pPr>
              <w:pStyle w:val="TAC"/>
              <w:rPr>
                <w:rFonts w:cs="Arial"/>
                <w:lang w:eastAsia="ja-JP"/>
              </w:rPr>
            </w:pPr>
            <w:r w:rsidRPr="00E062F1">
              <w:rPr>
                <w:rFonts w:cs="Arial"/>
                <w:lang w:eastAsia="ja-JP"/>
              </w:rPr>
              <w:t>DC_3A-41A_n257K</w:t>
            </w:r>
          </w:p>
          <w:p w14:paraId="0C0EC96C" w14:textId="77777777" w:rsidR="00A57699" w:rsidRPr="00E062F1" w:rsidRDefault="00A57699" w:rsidP="00A57699">
            <w:pPr>
              <w:pStyle w:val="TAC"/>
              <w:rPr>
                <w:rFonts w:cs="Arial"/>
                <w:lang w:eastAsia="ja-JP"/>
              </w:rPr>
            </w:pPr>
            <w:r w:rsidRPr="00E062F1">
              <w:rPr>
                <w:rFonts w:cs="Arial"/>
                <w:lang w:eastAsia="ja-JP"/>
              </w:rPr>
              <w:t>DC_3A-41A_n257L</w:t>
            </w:r>
          </w:p>
          <w:p w14:paraId="2E51EAB5" w14:textId="77777777" w:rsidR="00A57699" w:rsidRPr="00E062F1" w:rsidRDefault="00A57699" w:rsidP="00A57699">
            <w:pPr>
              <w:pStyle w:val="TAC"/>
              <w:rPr>
                <w:noProof/>
                <w:lang w:eastAsia="ja-JP"/>
              </w:rPr>
            </w:pPr>
            <w:r w:rsidRPr="00E062F1">
              <w:rPr>
                <w:rFonts w:cs="Arial"/>
                <w:lang w:eastAsia="ja-JP"/>
              </w:rPr>
              <w:t>DC_3A-41A_n257M</w:t>
            </w:r>
          </w:p>
          <w:p w14:paraId="17A5FD9E" w14:textId="77777777" w:rsidR="00A57699" w:rsidRPr="00E062F1" w:rsidRDefault="00A57699" w:rsidP="00A57699">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55FF6466" w14:textId="77777777" w:rsidR="00A57699" w:rsidRPr="00E062F1" w:rsidRDefault="00A57699" w:rsidP="00A57699">
            <w:pPr>
              <w:pStyle w:val="TAC"/>
              <w:rPr>
                <w:rFonts w:cs="Arial"/>
                <w:lang w:eastAsia="ja-JP"/>
              </w:rPr>
            </w:pPr>
            <w:r w:rsidRPr="00E062F1">
              <w:rPr>
                <w:rFonts w:cs="Arial"/>
                <w:lang w:eastAsia="ja-JP"/>
              </w:rPr>
              <w:t>DC_3A-41C_n257D</w:t>
            </w:r>
          </w:p>
          <w:p w14:paraId="41BB7A44" w14:textId="77777777" w:rsidR="00A57699" w:rsidRPr="00E062F1" w:rsidRDefault="00A57699" w:rsidP="00A57699">
            <w:pPr>
              <w:pStyle w:val="TAC"/>
              <w:rPr>
                <w:rFonts w:cs="Arial"/>
                <w:lang w:eastAsia="ja-JP"/>
              </w:rPr>
            </w:pPr>
            <w:r w:rsidRPr="00E062F1">
              <w:rPr>
                <w:rFonts w:cs="Arial"/>
                <w:lang w:eastAsia="ja-JP"/>
              </w:rPr>
              <w:t>DC_3A-41C_n257E</w:t>
            </w:r>
          </w:p>
          <w:p w14:paraId="504E5B0B" w14:textId="77777777" w:rsidR="00A57699" w:rsidRPr="00E062F1" w:rsidRDefault="00A57699" w:rsidP="00A57699">
            <w:pPr>
              <w:pStyle w:val="TAC"/>
              <w:rPr>
                <w:rFonts w:cs="Arial"/>
                <w:lang w:eastAsia="ja-JP"/>
              </w:rPr>
            </w:pPr>
            <w:r w:rsidRPr="00E062F1">
              <w:rPr>
                <w:rFonts w:cs="Arial"/>
                <w:lang w:eastAsia="ja-JP"/>
              </w:rPr>
              <w:t>DC_3A-41C_n257F</w:t>
            </w:r>
          </w:p>
          <w:p w14:paraId="690794C1" w14:textId="77777777" w:rsidR="00A57699" w:rsidRPr="00E062F1" w:rsidRDefault="00A57699" w:rsidP="00A57699">
            <w:pPr>
              <w:pStyle w:val="TAC"/>
              <w:rPr>
                <w:noProof/>
                <w:lang w:eastAsia="zh-CN"/>
              </w:rPr>
            </w:pPr>
            <w:r w:rsidRPr="00E062F1">
              <w:rPr>
                <w:noProof/>
                <w:lang w:eastAsia="zh-CN"/>
              </w:rPr>
              <w:t>DC_3A-41C_n257G</w:t>
            </w:r>
          </w:p>
          <w:p w14:paraId="62E28F32" w14:textId="77777777" w:rsidR="00A57699" w:rsidRPr="00E062F1" w:rsidRDefault="00A57699" w:rsidP="00A57699">
            <w:pPr>
              <w:pStyle w:val="TAC"/>
              <w:rPr>
                <w:noProof/>
                <w:lang w:eastAsia="zh-CN"/>
              </w:rPr>
            </w:pPr>
            <w:r w:rsidRPr="00E062F1">
              <w:rPr>
                <w:noProof/>
                <w:lang w:eastAsia="zh-CN"/>
              </w:rPr>
              <w:t>DC_3A-41C_n257H</w:t>
            </w:r>
          </w:p>
          <w:p w14:paraId="289C5E43" w14:textId="77777777" w:rsidR="00A57699" w:rsidRPr="00E062F1" w:rsidRDefault="00A57699" w:rsidP="00A57699">
            <w:pPr>
              <w:pStyle w:val="TAC"/>
              <w:rPr>
                <w:noProof/>
                <w:lang w:eastAsia="zh-CN"/>
              </w:rPr>
            </w:pPr>
            <w:r w:rsidRPr="00E062F1">
              <w:rPr>
                <w:noProof/>
                <w:lang w:eastAsia="zh-CN"/>
              </w:rPr>
              <w:t>DC_3A-41C_n257I</w:t>
            </w:r>
          </w:p>
          <w:p w14:paraId="11D8F5CD" w14:textId="77777777" w:rsidR="00A57699" w:rsidRPr="00E062F1" w:rsidRDefault="00A57699" w:rsidP="00A57699">
            <w:pPr>
              <w:pStyle w:val="TAC"/>
              <w:rPr>
                <w:noProof/>
                <w:lang w:eastAsia="zh-CN"/>
              </w:rPr>
            </w:pPr>
            <w:r w:rsidRPr="00E062F1">
              <w:rPr>
                <w:noProof/>
                <w:lang w:eastAsia="zh-CN"/>
              </w:rPr>
              <w:t>DC_3A-41C_n257J</w:t>
            </w:r>
          </w:p>
          <w:p w14:paraId="4B5A7B8F" w14:textId="77777777" w:rsidR="00A57699" w:rsidRPr="00E062F1" w:rsidRDefault="00A57699" w:rsidP="00A57699">
            <w:pPr>
              <w:pStyle w:val="TAC"/>
              <w:rPr>
                <w:noProof/>
                <w:lang w:eastAsia="zh-CN"/>
              </w:rPr>
            </w:pPr>
            <w:r w:rsidRPr="00E062F1">
              <w:rPr>
                <w:noProof/>
                <w:lang w:eastAsia="zh-CN"/>
              </w:rPr>
              <w:t>DC_3A-41C_n257K</w:t>
            </w:r>
          </w:p>
          <w:p w14:paraId="6942FEBA" w14:textId="77777777" w:rsidR="00A57699" w:rsidRPr="00E062F1" w:rsidRDefault="00A57699" w:rsidP="00A57699">
            <w:pPr>
              <w:pStyle w:val="TAC"/>
              <w:rPr>
                <w:noProof/>
              </w:rPr>
            </w:pPr>
            <w:r w:rsidRPr="00E062F1">
              <w:rPr>
                <w:noProof/>
                <w:lang w:eastAsia="zh-CN"/>
              </w:rPr>
              <w:t>DC_3A-41C_n257L</w:t>
            </w:r>
          </w:p>
          <w:p w14:paraId="4A332759" w14:textId="77777777" w:rsidR="00A57699" w:rsidRPr="00E062F1" w:rsidRDefault="00A57699" w:rsidP="00A57699">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794BE3" w14:textId="77777777" w:rsidR="00A57699" w:rsidRPr="00E062F1" w:rsidRDefault="00A57699" w:rsidP="00A57699">
            <w:pPr>
              <w:pStyle w:val="TAC"/>
              <w:rPr>
                <w:noProof/>
                <w:lang w:eastAsia="zh-CN"/>
              </w:rPr>
            </w:pPr>
            <w:r w:rsidRPr="00E062F1">
              <w:rPr>
                <w:noProof/>
                <w:lang w:eastAsia="zh-CN"/>
              </w:rPr>
              <w:t>DC_3A_n257A</w:t>
            </w:r>
          </w:p>
          <w:p w14:paraId="73611309" w14:textId="77777777" w:rsidR="00A57699" w:rsidRPr="00E062F1" w:rsidRDefault="00A57699" w:rsidP="00A57699">
            <w:pPr>
              <w:pStyle w:val="TAC"/>
              <w:rPr>
                <w:noProof/>
                <w:lang w:eastAsia="zh-CN"/>
              </w:rPr>
            </w:pPr>
            <w:r w:rsidRPr="00E062F1">
              <w:rPr>
                <w:noProof/>
                <w:lang w:eastAsia="zh-CN"/>
              </w:rPr>
              <w:t>DC_3A_n257G</w:t>
            </w:r>
          </w:p>
          <w:p w14:paraId="6E243CB9" w14:textId="77777777" w:rsidR="00A57699" w:rsidRPr="00E062F1" w:rsidRDefault="00A57699" w:rsidP="00A57699">
            <w:pPr>
              <w:pStyle w:val="TAC"/>
              <w:rPr>
                <w:noProof/>
                <w:lang w:eastAsia="zh-CN"/>
              </w:rPr>
            </w:pPr>
            <w:r w:rsidRPr="00E062F1">
              <w:rPr>
                <w:noProof/>
                <w:lang w:eastAsia="zh-CN"/>
              </w:rPr>
              <w:t>DC_3A_n257H</w:t>
            </w:r>
          </w:p>
          <w:p w14:paraId="7F3A7A2B" w14:textId="77777777" w:rsidR="00A57699" w:rsidRPr="00E062F1" w:rsidRDefault="00A57699" w:rsidP="00A57699">
            <w:pPr>
              <w:pStyle w:val="TAC"/>
              <w:rPr>
                <w:noProof/>
                <w:lang w:eastAsia="zh-CN"/>
              </w:rPr>
            </w:pPr>
            <w:r w:rsidRPr="00E062F1">
              <w:rPr>
                <w:noProof/>
                <w:lang w:eastAsia="zh-CN"/>
              </w:rPr>
              <w:t>DC_3A_n257I</w:t>
            </w:r>
          </w:p>
          <w:p w14:paraId="016DB24B" w14:textId="77777777" w:rsidR="00A57699" w:rsidRPr="00E062F1" w:rsidRDefault="00A57699" w:rsidP="00A57699">
            <w:pPr>
              <w:pStyle w:val="TAC"/>
              <w:rPr>
                <w:noProof/>
                <w:lang w:eastAsia="zh-CN"/>
              </w:rPr>
            </w:pPr>
            <w:r w:rsidRPr="00E062F1">
              <w:rPr>
                <w:noProof/>
                <w:lang w:eastAsia="zh-CN"/>
              </w:rPr>
              <w:t>DC_41A_n257A</w:t>
            </w:r>
          </w:p>
          <w:p w14:paraId="685DA5A9" w14:textId="77777777" w:rsidR="00A57699" w:rsidRPr="00E062F1" w:rsidRDefault="00A57699" w:rsidP="00A57699">
            <w:pPr>
              <w:pStyle w:val="TAC"/>
              <w:rPr>
                <w:noProof/>
                <w:lang w:eastAsia="ja-JP"/>
              </w:rPr>
            </w:pPr>
            <w:r w:rsidRPr="00E062F1">
              <w:rPr>
                <w:noProof/>
                <w:lang w:eastAsia="zh-CN"/>
              </w:rPr>
              <w:t>DC_41A_n257G</w:t>
            </w:r>
          </w:p>
          <w:p w14:paraId="6BA929FF" w14:textId="77777777" w:rsidR="00A57699" w:rsidRPr="00E062F1" w:rsidRDefault="00A57699" w:rsidP="00A57699">
            <w:pPr>
              <w:pStyle w:val="TAC"/>
              <w:rPr>
                <w:noProof/>
                <w:lang w:eastAsia="ja-JP"/>
              </w:rPr>
            </w:pPr>
            <w:r w:rsidRPr="00E062F1">
              <w:rPr>
                <w:noProof/>
                <w:lang w:eastAsia="zh-CN"/>
              </w:rPr>
              <w:t>DC_41A_n257H</w:t>
            </w:r>
          </w:p>
          <w:p w14:paraId="53BD0CA1" w14:textId="77777777" w:rsidR="00A57699" w:rsidRPr="00E062F1" w:rsidRDefault="00A57699" w:rsidP="00A57699">
            <w:pPr>
              <w:pStyle w:val="TAC"/>
              <w:rPr>
                <w:noProof/>
                <w:lang w:eastAsia="ja-JP"/>
              </w:rPr>
            </w:pPr>
            <w:r w:rsidRPr="00E062F1">
              <w:rPr>
                <w:noProof/>
                <w:lang w:eastAsia="zh-CN"/>
              </w:rPr>
              <w:t>DC_41A_n257I</w:t>
            </w:r>
          </w:p>
          <w:p w14:paraId="169A5309" w14:textId="77777777" w:rsidR="00A57699" w:rsidRPr="00E062F1" w:rsidRDefault="00A57699" w:rsidP="00A57699">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39702BE1" w14:textId="77777777" w:rsidR="00A57699" w:rsidRPr="00AA54EC" w:rsidRDefault="00A57699" w:rsidP="00A57699">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1F5025A4" w14:textId="77777777" w:rsidR="00A57699" w:rsidRPr="00AA54EC" w:rsidRDefault="00A57699" w:rsidP="00A57699">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0C0C251" w14:textId="77777777" w:rsidR="00A57699" w:rsidRPr="00AA54EC" w:rsidRDefault="00A57699" w:rsidP="00A57699">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A57699" w:rsidRPr="00AA54EC" w14:paraId="75DD424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2810E3" w14:textId="77777777" w:rsidR="00A57699" w:rsidRPr="00E062F1" w:rsidRDefault="00A57699" w:rsidP="00A57699">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691CAFA7" w14:textId="77777777" w:rsidR="00A57699" w:rsidRPr="00E062F1" w:rsidRDefault="00A57699" w:rsidP="00A57699">
            <w:pPr>
              <w:pStyle w:val="TAC"/>
              <w:rPr>
                <w:noProof/>
                <w:lang w:eastAsia="zh-CN"/>
              </w:rPr>
            </w:pPr>
            <w:r w:rsidRPr="00E062F1">
              <w:rPr>
                <w:noProof/>
                <w:lang w:eastAsia="zh-CN"/>
              </w:rPr>
              <w:t>DC_3A-42A_n257D</w:t>
            </w:r>
            <w:r w:rsidRPr="00E062F1">
              <w:rPr>
                <w:noProof/>
                <w:vertAlign w:val="superscript"/>
                <w:lang w:eastAsia="zh-CN"/>
              </w:rPr>
              <w:t>2</w:t>
            </w:r>
          </w:p>
          <w:p w14:paraId="0C8B75AF" w14:textId="77777777" w:rsidR="00A57699" w:rsidRPr="00E062F1" w:rsidRDefault="00A57699" w:rsidP="00A57699">
            <w:pPr>
              <w:pStyle w:val="TAC"/>
              <w:rPr>
                <w:noProof/>
                <w:lang w:eastAsia="zh-CN"/>
              </w:rPr>
            </w:pPr>
            <w:r w:rsidRPr="00E062F1">
              <w:rPr>
                <w:noProof/>
                <w:lang w:eastAsia="zh-CN"/>
              </w:rPr>
              <w:t>DC_3A-42A_n257E</w:t>
            </w:r>
            <w:r w:rsidRPr="00E062F1">
              <w:rPr>
                <w:noProof/>
                <w:vertAlign w:val="superscript"/>
                <w:lang w:eastAsia="zh-CN"/>
              </w:rPr>
              <w:t>2</w:t>
            </w:r>
          </w:p>
          <w:p w14:paraId="5D2E7026" w14:textId="77777777" w:rsidR="00A57699" w:rsidRPr="00E062F1" w:rsidRDefault="00A57699" w:rsidP="00A57699">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599136C6" w14:textId="77777777" w:rsidR="00A57699" w:rsidRPr="00E062F1" w:rsidRDefault="00A57699" w:rsidP="00A57699">
            <w:pPr>
              <w:pStyle w:val="TAC"/>
              <w:rPr>
                <w:lang w:eastAsia="ja-JP"/>
              </w:rPr>
            </w:pPr>
            <w:r w:rsidRPr="00E062F1">
              <w:rPr>
                <w:lang w:eastAsia="ja-JP"/>
              </w:rPr>
              <w:t>DC_3A-42A_n257G</w:t>
            </w:r>
          </w:p>
          <w:p w14:paraId="32EF2305" w14:textId="77777777" w:rsidR="00A57699" w:rsidRPr="00E062F1" w:rsidRDefault="00A57699" w:rsidP="00A57699">
            <w:pPr>
              <w:pStyle w:val="TAC"/>
              <w:rPr>
                <w:lang w:eastAsia="ja-JP"/>
              </w:rPr>
            </w:pPr>
            <w:r w:rsidRPr="00E062F1">
              <w:rPr>
                <w:lang w:eastAsia="ja-JP"/>
              </w:rPr>
              <w:t>DC_3A-42A_n257H</w:t>
            </w:r>
          </w:p>
          <w:p w14:paraId="1B1F4F89" w14:textId="77777777" w:rsidR="00A57699" w:rsidRPr="00E062F1" w:rsidRDefault="00A57699" w:rsidP="00A57699">
            <w:pPr>
              <w:pStyle w:val="TAC"/>
              <w:rPr>
                <w:lang w:eastAsia="ja-JP"/>
              </w:rPr>
            </w:pPr>
            <w:r w:rsidRPr="00E062F1">
              <w:rPr>
                <w:lang w:eastAsia="ja-JP"/>
              </w:rPr>
              <w:t>DC_3A-42A_n257I</w:t>
            </w:r>
          </w:p>
          <w:p w14:paraId="1B3AF0A5" w14:textId="77777777" w:rsidR="00A57699" w:rsidRPr="00E062F1" w:rsidRDefault="00A57699" w:rsidP="00A57699">
            <w:pPr>
              <w:pStyle w:val="TAC"/>
              <w:rPr>
                <w:lang w:eastAsia="ja-JP"/>
              </w:rPr>
            </w:pPr>
            <w:r w:rsidRPr="00E062F1">
              <w:rPr>
                <w:lang w:eastAsia="ja-JP"/>
              </w:rPr>
              <w:t>DC_3A-42A_n257J</w:t>
            </w:r>
          </w:p>
          <w:p w14:paraId="3F2EB46C" w14:textId="77777777" w:rsidR="00A57699" w:rsidRPr="00E062F1" w:rsidRDefault="00A57699" w:rsidP="00A57699">
            <w:pPr>
              <w:pStyle w:val="TAC"/>
              <w:rPr>
                <w:lang w:eastAsia="ja-JP"/>
              </w:rPr>
            </w:pPr>
            <w:r w:rsidRPr="00E062F1">
              <w:rPr>
                <w:lang w:eastAsia="ja-JP"/>
              </w:rPr>
              <w:t>DC_3A-42A_n257K</w:t>
            </w:r>
          </w:p>
          <w:p w14:paraId="7DCC5BD6" w14:textId="77777777" w:rsidR="00A57699" w:rsidRPr="00E062F1" w:rsidRDefault="00A57699" w:rsidP="00A57699">
            <w:pPr>
              <w:pStyle w:val="TAC"/>
              <w:rPr>
                <w:lang w:eastAsia="ja-JP"/>
              </w:rPr>
            </w:pPr>
            <w:r w:rsidRPr="00E062F1">
              <w:rPr>
                <w:lang w:eastAsia="ja-JP"/>
              </w:rPr>
              <w:t>DC_3A-42A_n257L</w:t>
            </w:r>
          </w:p>
          <w:p w14:paraId="23EC2152" w14:textId="77777777" w:rsidR="00A57699" w:rsidRPr="00E062F1" w:rsidRDefault="00A57699" w:rsidP="00A57699">
            <w:pPr>
              <w:pStyle w:val="TAC"/>
              <w:rPr>
                <w:noProof/>
                <w:lang w:eastAsia="zh-CN"/>
              </w:rPr>
            </w:pPr>
            <w:r w:rsidRPr="00E062F1">
              <w:rPr>
                <w:lang w:eastAsia="ja-JP"/>
              </w:rPr>
              <w:t>DC_3A-42A_n257M</w:t>
            </w:r>
          </w:p>
          <w:p w14:paraId="34C714F1" w14:textId="77777777" w:rsidR="00A57699" w:rsidRPr="00E062F1" w:rsidRDefault="00A57699" w:rsidP="00A57699">
            <w:pPr>
              <w:pStyle w:val="TAC"/>
              <w:rPr>
                <w:lang w:eastAsia="zh-CN"/>
              </w:rPr>
            </w:pPr>
            <w:r w:rsidRPr="00E062F1">
              <w:t>DC_3A-42C_n257A</w:t>
            </w:r>
            <w:r w:rsidRPr="00E062F1">
              <w:rPr>
                <w:noProof/>
                <w:vertAlign w:val="superscript"/>
                <w:lang w:eastAsia="zh-CN"/>
              </w:rPr>
              <w:t>2</w:t>
            </w:r>
          </w:p>
          <w:p w14:paraId="547B2656" w14:textId="77777777" w:rsidR="00A57699" w:rsidRPr="00E062F1" w:rsidRDefault="00A57699" w:rsidP="00A57699">
            <w:pPr>
              <w:pStyle w:val="TAC"/>
              <w:rPr>
                <w:rFonts w:cs="Arial"/>
                <w:lang w:eastAsia="ja-JP"/>
              </w:rPr>
            </w:pPr>
            <w:r w:rsidRPr="00E062F1">
              <w:rPr>
                <w:rFonts w:cs="Arial"/>
                <w:lang w:eastAsia="ja-JP"/>
              </w:rPr>
              <w:t>DC_3A-42C_n257D</w:t>
            </w:r>
            <w:r w:rsidRPr="00E062F1">
              <w:rPr>
                <w:noProof/>
                <w:vertAlign w:val="superscript"/>
                <w:lang w:eastAsia="zh-CN"/>
              </w:rPr>
              <w:t>2</w:t>
            </w:r>
          </w:p>
          <w:p w14:paraId="137A8158" w14:textId="77777777" w:rsidR="00A57699" w:rsidRPr="00E062F1" w:rsidRDefault="00A57699" w:rsidP="00A57699">
            <w:pPr>
              <w:pStyle w:val="TAC"/>
              <w:rPr>
                <w:rFonts w:cs="Arial"/>
                <w:lang w:eastAsia="ja-JP"/>
              </w:rPr>
            </w:pPr>
            <w:r w:rsidRPr="00E062F1">
              <w:rPr>
                <w:rFonts w:cs="Arial"/>
                <w:lang w:eastAsia="ja-JP"/>
              </w:rPr>
              <w:t>DC_3A-42C_n257E</w:t>
            </w:r>
            <w:r w:rsidRPr="00E062F1">
              <w:rPr>
                <w:noProof/>
                <w:vertAlign w:val="superscript"/>
                <w:lang w:eastAsia="zh-CN"/>
              </w:rPr>
              <w:t>2</w:t>
            </w:r>
          </w:p>
          <w:p w14:paraId="5DC0C71D" w14:textId="77777777" w:rsidR="00A57699" w:rsidRPr="00E062F1" w:rsidRDefault="00A57699" w:rsidP="00A57699">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7A37B93" w14:textId="77777777" w:rsidR="00A57699" w:rsidRPr="00E062F1" w:rsidRDefault="00A57699" w:rsidP="00A57699">
            <w:pPr>
              <w:pStyle w:val="TAC"/>
              <w:rPr>
                <w:lang w:eastAsia="ja-JP"/>
              </w:rPr>
            </w:pPr>
            <w:r w:rsidRPr="00E062F1">
              <w:rPr>
                <w:lang w:eastAsia="ja-JP"/>
              </w:rPr>
              <w:t>DC_3A-42C_n257G</w:t>
            </w:r>
          </w:p>
          <w:p w14:paraId="65C8A0A6" w14:textId="77777777" w:rsidR="00A57699" w:rsidRPr="00E062F1" w:rsidRDefault="00A57699" w:rsidP="00A57699">
            <w:pPr>
              <w:pStyle w:val="TAC"/>
              <w:rPr>
                <w:lang w:eastAsia="ja-JP"/>
              </w:rPr>
            </w:pPr>
            <w:r w:rsidRPr="00E062F1">
              <w:rPr>
                <w:lang w:eastAsia="ja-JP"/>
              </w:rPr>
              <w:t>DC_3A-42C_n257H</w:t>
            </w:r>
          </w:p>
          <w:p w14:paraId="5CC7EFDF" w14:textId="77777777" w:rsidR="00A57699" w:rsidRPr="00E062F1" w:rsidRDefault="00A57699" w:rsidP="00A57699">
            <w:pPr>
              <w:pStyle w:val="TAC"/>
              <w:rPr>
                <w:lang w:eastAsia="ja-JP"/>
              </w:rPr>
            </w:pPr>
            <w:r w:rsidRPr="00E062F1">
              <w:rPr>
                <w:lang w:eastAsia="ja-JP"/>
              </w:rPr>
              <w:t>DC_3A-42C_n257I</w:t>
            </w:r>
          </w:p>
          <w:p w14:paraId="7D4A299B" w14:textId="77777777" w:rsidR="00A57699" w:rsidRPr="00E062F1" w:rsidRDefault="00A57699" w:rsidP="00A57699">
            <w:pPr>
              <w:pStyle w:val="TAC"/>
              <w:rPr>
                <w:lang w:eastAsia="ja-JP"/>
              </w:rPr>
            </w:pPr>
            <w:r w:rsidRPr="00E062F1">
              <w:rPr>
                <w:lang w:eastAsia="ja-JP"/>
              </w:rPr>
              <w:t>DC_3A-42C_n257J</w:t>
            </w:r>
          </w:p>
          <w:p w14:paraId="212B1938" w14:textId="77777777" w:rsidR="00A57699" w:rsidRPr="00E062F1" w:rsidRDefault="00A57699" w:rsidP="00A57699">
            <w:pPr>
              <w:pStyle w:val="TAC"/>
              <w:rPr>
                <w:lang w:eastAsia="ja-JP"/>
              </w:rPr>
            </w:pPr>
            <w:r w:rsidRPr="00E062F1">
              <w:rPr>
                <w:lang w:eastAsia="ja-JP"/>
              </w:rPr>
              <w:t>DC_3A-42C_n257K</w:t>
            </w:r>
          </w:p>
          <w:p w14:paraId="0D734134" w14:textId="77777777" w:rsidR="00A57699" w:rsidRPr="00E062F1" w:rsidRDefault="00A57699" w:rsidP="00A57699">
            <w:pPr>
              <w:pStyle w:val="TAC"/>
              <w:rPr>
                <w:lang w:eastAsia="ja-JP"/>
              </w:rPr>
            </w:pPr>
            <w:r w:rsidRPr="00E062F1">
              <w:rPr>
                <w:lang w:eastAsia="ja-JP"/>
              </w:rPr>
              <w:t>DC_3A-42C_n257L</w:t>
            </w:r>
          </w:p>
          <w:p w14:paraId="199922C9" w14:textId="77777777" w:rsidR="00A57699" w:rsidRPr="00E062F1" w:rsidRDefault="00A57699" w:rsidP="00A57699">
            <w:pPr>
              <w:pStyle w:val="TAC"/>
              <w:rPr>
                <w:rFonts w:cs="Arial"/>
                <w:lang w:eastAsia="ja-JP"/>
              </w:rPr>
            </w:pPr>
            <w:r w:rsidRPr="00E062F1">
              <w:rPr>
                <w:lang w:eastAsia="ja-JP"/>
              </w:rPr>
              <w:t>DC_3A-42C_n257M</w:t>
            </w:r>
          </w:p>
          <w:p w14:paraId="22D84A05" w14:textId="77777777" w:rsidR="00A57699" w:rsidRPr="00E062F1" w:rsidRDefault="00A57699" w:rsidP="00A57699">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E9C62DA" w14:textId="77777777" w:rsidR="00A57699" w:rsidRPr="00E062F1" w:rsidRDefault="00A57699" w:rsidP="00A57699">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30893883" w14:textId="77777777" w:rsidR="00A57699" w:rsidRPr="00E062F1" w:rsidRDefault="00A57699" w:rsidP="00A57699">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1B49C1F9" w14:textId="77777777" w:rsidR="00A57699" w:rsidRPr="00E062F1" w:rsidRDefault="00A57699" w:rsidP="00A57699">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77A332C3" w14:textId="77777777" w:rsidR="00A57699" w:rsidRPr="00E062F1" w:rsidRDefault="00A57699" w:rsidP="00A57699">
            <w:pPr>
              <w:pStyle w:val="TAC"/>
              <w:rPr>
                <w:lang w:eastAsia="ja-JP"/>
              </w:rPr>
            </w:pPr>
            <w:r w:rsidRPr="00E062F1">
              <w:rPr>
                <w:lang w:eastAsia="ja-JP"/>
              </w:rPr>
              <w:t>DC_3A-42D_n257G</w:t>
            </w:r>
          </w:p>
          <w:p w14:paraId="4ADF63B7" w14:textId="77777777" w:rsidR="00A57699" w:rsidRPr="00E062F1" w:rsidRDefault="00A57699" w:rsidP="00A57699">
            <w:pPr>
              <w:pStyle w:val="TAC"/>
              <w:rPr>
                <w:lang w:eastAsia="ja-JP"/>
              </w:rPr>
            </w:pPr>
            <w:r w:rsidRPr="00E062F1">
              <w:rPr>
                <w:lang w:eastAsia="ja-JP"/>
              </w:rPr>
              <w:t>DC_3A-42D_n257H</w:t>
            </w:r>
          </w:p>
          <w:p w14:paraId="77014D80" w14:textId="77777777" w:rsidR="00A57699" w:rsidRPr="00E062F1" w:rsidRDefault="00A57699" w:rsidP="00A57699">
            <w:pPr>
              <w:pStyle w:val="TAC"/>
              <w:rPr>
                <w:lang w:eastAsia="ja-JP"/>
              </w:rPr>
            </w:pPr>
            <w:r w:rsidRPr="00E062F1">
              <w:rPr>
                <w:lang w:eastAsia="ja-JP"/>
              </w:rPr>
              <w:t>DC_3A-42D_n257I</w:t>
            </w:r>
          </w:p>
          <w:p w14:paraId="08072888" w14:textId="77777777" w:rsidR="00A57699" w:rsidRPr="00E062F1" w:rsidRDefault="00A57699" w:rsidP="00A57699">
            <w:pPr>
              <w:pStyle w:val="TAC"/>
              <w:rPr>
                <w:lang w:eastAsia="ja-JP"/>
              </w:rPr>
            </w:pPr>
            <w:r w:rsidRPr="00E062F1">
              <w:rPr>
                <w:lang w:eastAsia="ja-JP"/>
              </w:rPr>
              <w:t>DC_3A-42D_n257J</w:t>
            </w:r>
          </w:p>
          <w:p w14:paraId="15AA94CB" w14:textId="77777777" w:rsidR="00A57699" w:rsidRPr="00E062F1" w:rsidRDefault="00A57699" w:rsidP="00A57699">
            <w:pPr>
              <w:pStyle w:val="TAC"/>
              <w:rPr>
                <w:lang w:eastAsia="ja-JP"/>
              </w:rPr>
            </w:pPr>
            <w:r w:rsidRPr="00E062F1">
              <w:rPr>
                <w:lang w:eastAsia="ja-JP"/>
              </w:rPr>
              <w:t>DC_3A-42D_n257K</w:t>
            </w:r>
          </w:p>
          <w:p w14:paraId="4C1AE9BD" w14:textId="77777777" w:rsidR="00A57699" w:rsidRPr="00E062F1" w:rsidRDefault="00A57699" w:rsidP="00A57699">
            <w:pPr>
              <w:pStyle w:val="TAC"/>
              <w:rPr>
                <w:lang w:eastAsia="ja-JP"/>
              </w:rPr>
            </w:pPr>
            <w:r w:rsidRPr="00E062F1">
              <w:rPr>
                <w:lang w:eastAsia="ja-JP"/>
              </w:rPr>
              <w:t>DC_3A-42D_n257L</w:t>
            </w:r>
          </w:p>
          <w:p w14:paraId="3F85E821" w14:textId="77777777" w:rsidR="00A57699" w:rsidRPr="00E062F1" w:rsidRDefault="00A57699" w:rsidP="00A57699">
            <w:pPr>
              <w:pStyle w:val="TAC"/>
              <w:rPr>
                <w:rFonts w:cs="Arial"/>
                <w:lang w:eastAsia="zh-CN"/>
              </w:rPr>
            </w:pPr>
            <w:r w:rsidRPr="00E062F1">
              <w:rPr>
                <w:lang w:eastAsia="ja-JP"/>
              </w:rPr>
              <w:t>DC_3A-42D_n257M</w:t>
            </w:r>
          </w:p>
          <w:p w14:paraId="0F27061E" w14:textId="77777777" w:rsidR="00A57699" w:rsidRPr="00E062F1" w:rsidRDefault="00A57699" w:rsidP="00A57699">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6722755A" w14:textId="77777777" w:rsidR="00A57699" w:rsidRPr="00E062F1" w:rsidRDefault="00A57699" w:rsidP="00A57699">
            <w:pPr>
              <w:pStyle w:val="TAC"/>
              <w:rPr>
                <w:lang w:eastAsia="ja-JP"/>
              </w:rPr>
            </w:pPr>
            <w:r w:rsidRPr="00E062F1">
              <w:t>DC_3A-42E_n257</w:t>
            </w:r>
            <w:r w:rsidRPr="00E062F1">
              <w:rPr>
                <w:lang w:eastAsia="ja-JP"/>
              </w:rPr>
              <w:t>D</w:t>
            </w:r>
          </w:p>
          <w:p w14:paraId="2FFCF056" w14:textId="77777777" w:rsidR="00A57699" w:rsidRPr="00E062F1" w:rsidRDefault="00A57699" w:rsidP="00A57699">
            <w:pPr>
              <w:pStyle w:val="TAC"/>
              <w:rPr>
                <w:lang w:eastAsia="ja-JP"/>
              </w:rPr>
            </w:pPr>
            <w:r w:rsidRPr="00E062F1">
              <w:t>DC_3A-42E_n257</w:t>
            </w:r>
            <w:r w:rsidRPr="00E062F1">
              <w:rPr>
                <w:lang w:eastAsia="ja-JP"/>
              </w:rPr>
              <w:t>E</w:t>
            </w:r>
          </w:p>
          <w:p w14:paraId="159CE9A3" w14:textId="77777777" w:rsidR="00A57699" w:rsidRPr="00E062F1" w:rsidRDefault="00A57699" w:rsidP="00A57699">
            <w:pPr>
              <w:pStyle w:val="TAC"/>
              <w:rPr>
                <w:lang w:eastAsia="ja-JP"/>
              </w:rPr>
            </w:pPr>
            <w:r w:rsidRPr="00E062F1">
              <w:t>DC_3A-42E_n257</w:t>
            </w:r>
            <w:r w:rsidRPr="00E062F1">
              <w:rPr>
                <w:lang w:eastAsia="ja-JP"/>
              </w:rPr>
              <w:t>F</w:t>
            </w:r>
          </w:p>
          <w:p w14:paraId="3FBBD640" w14:textId="77777777" w:rsidR="00A57699" w:rsidRPr="00E062F1" w:rsidRDefault="00A57699" w:rsidP="00A57699">
            <w:pPr>
              <w:pStyle w:val="TAC"/>
              <w:rPr>
                <w:lang w:eastAsia="ja-JP"/>
              </w:rPr>
            </w:pPr>
            <w:r w:rsidRPr="00E062F1">
              <w:rPr>
                <w:lang w:eastAsia="ja-JP"/>
              </w:rPr>
              <w:t>DC_3A-42E_n257G</w:t>
            </w:r>
          </w:p>
          <w:p w14:paraId="24172C65" w14:textId="77777777" w:rsidR="00A57699" w:rsidRPr="00E062F1" w:rsidRDefault="00A57699" w:rsidP="00A57699">
            <w:pPr>
              <w:pStyle w:val="TAC"/>
              <w:rPr>
                <w:lang w:eastAsia="ja-JP"/>
              </w:rPr>
            </w:pPr>
            <w:r w:rsidRPr="00E062F1">
              <w:rPr>
                <w:lang w:eastAsia="ja-JP"/>
              </w:rPr>
              <w:t>DC_3A-42E_n257H</w:t>
            </w:r>
          </w:p>
          <w:p w14:paraId="280EDBAF" w14:textId="77777777" w:rsidR="00A57699" w:rsidRPr="00E062F1" w:rsidRDefault="00A57699" w:rsidP="00A57699">
            <w:pPr>
              <w:pStyle w:val="TAC"/>
              <w:rPr>
                <w:lang w:eastAsia="ja-JP"/>
              </w:rPr>
            </w:pPr>
            <w:r w:rsidRPr="00E062F1">
              <w:rPr>
                <w:lang w:eastAsia="ja-JP"/>
              </w:rPr>
              <w:t>DC_3A-42E_n257I</w:t>
            </w:r>
          </w:p>
          <w:p w14:paraId="5D0E9CDE" w14:textId="77777777" w:rsidR="00A57699" w:rsidRPr="00E062F1" w:rsidRDefault="00A57699" w:rsidP="00A57699">
            <w:pPr>
              <w:pStyle w:val="TAC"/>
              <w:rPr>
                <w:lang w:eastAsia="ja-JP"/>
              </w:rPr>
            </w:pPr>
            <w:r w:rsidRPr="00E062F1">
              <w:rPr>
                <w:lang w:eastAsia="ja-JP"/>
              </w:rPr>
              <w:t>DC_3A-42E_n257J</w:t>
            </w:r>
          </w:p>
          <w:p w14:paraId="14A4D7C1" w14:textId="77777777" w:rsidR="00A57699" w:rsidRPr="00E062F1" w:rsidRDefault="00A57699" w:rsidP="00A57699">
            <w:pPr>
              <w:pStyle w:val="TAC"/>
              <w:rPr>
                <w:lang w:eastAsia="ja-JP"/>
              </w:rPr>
            </w:pPr>
            <w:r w:rsidRPr="00E062F1">
              <w:rPr>
                <w:lang w:eastAsia="ja-JP"/>
              </w:rPr>
              <w:t>DC_3A-42E_n257K</w:t>
            </w:r>
          </w:p>
          <w:p w14:paraId="12F5B832" w14:textId="77777777" w:rsidR="00A57699" w:rsidRPr="00E062F1" w:rsidRDefault="00A57699" w:rsidP="00A57699">
            <w:pPr>
              <w:pStyle w:val="TAC"/>
              <w:rPr>
                <w:lang w:eastAsia="ja-JP"/>
              </w:rPr>
            </w:pPr>
            <w:r w:rsidRPr="00E062F1">
              <w:rPr>
                <w:lang w:eastAsia="ja-JP"/>
              </w:rPr>
              <w:t>DC_3A-42E_n257L</w:t>
            </w:r>
          </w:p>
          <w:p w14:paraId="77A808AA" w14:textId="77777777" w:rsidR="00A57699" w:rsidRPr="00E062F1" w:rsidRDefault="00A57699" w:rsidP="00A57699">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614BEF" w14:textId="77777777" w:rsidR="00A57699" w:rsidRPr="00E062F1" w:rsidRDefault="00A57699" w:rsidP="00A57699">
            <w:pPr>
              <w:pStyle w:val="TAC"/>
              <w:rPr>
                <w:noProof/>
                <w:lang w:eastAsia="zh-CN"/>
              </w:rPr>
            </w:pPr>
            <w:r w:rsidRPr="00E062F1">
              <w:rPr>
                <w:noProof/>
                <w:lang w:eastAsia="zh-CN"/>
              </w:rPr>
              <w:t>DC_3A_n257A</w:t>
            </w:r>
          </w:p>
          <w:p w14:paraId="23AAD223" w14:textId="77777777" w:rsidR="00A57699" w:rsidRPr="00E062F1" w:rsidRDefault="00A57699" w:rsidP="00A57699">
            <w:pPr>
              <w:pStyle w:val="TAC"/>
              <w:rPr>
                <w:noProof/>
              </w:rPr>
            </w:pPr>
            <w:r w:rsidRPr="00E062F1">
              <w:rPr>
                <w:noProof/>
              </w:rPr>
              <w:t>DC_3A_n257D</w:t>
            </w:r>
          </w:p>
          <w:p w14:paraId="6B4C5909" w14:textId="77777777" w:rsidR="00A57699" w:rsidRPr="00E062F1" w:rsidRDefault="00A57699" w:rsidP="00A57699">
            <w:pPr>
              <w:pStyle w:val="TAC"/>
              <w:rPr>
                <w:lang w:eastAsia="ja-JP"/>
              </w:rPr>
            </w:pPr>
            <w:r w:rsidRPr="00E062F1">
              <w:rPr>
                <w:lang w:eastAsia="ja-JP"/>
              </w:rPr>
              <w:t>DC_3A_n257G</w:t>
            </w:r>
          </w:p>
          <w:p w14:paraId="6B00A3AE" w14:textId="77777777" w:rsidR="00A57699" w:rsidRPr="00E062F1" w:rsidRDefault="00A57699" w:rsidP="00A57699">
            <w:pPr>
              <w:pStyle w:val="TAC"/>
              <w:rPr>
                <w:lang w:eastAsia="ja-JP"/>
              </w:rPr>
            </w:pPr>
            <w:r w:rsidRPr="00E062F1">
              <w:rPr>
                <w:lang w:eastAsia="ja-JP"/>
              </w:rPr>
              <w:t>DC_3A_n257H</w:t>
            </w:r>
          </w:p>
          <w:p w14:paraId="12943C54" w14:textId="77777777" w:rsidR="00A57699" w:rsidRPr="00E062F1" w:rsidRDefault="00A57699" w:rsidP="00A57699">
            <w:pPr>
              <w:pStyle w:val="TAC"/>
              <w:rPr>
                <w:lang w:eastAsia="ja-JP"/>
              </w:rPr>
            </w:pPr>
            <w:r w:rsidRPr="00E062F1">
              <w:rPr>
                <w:lang w:eastAsia="ja-JP"/>
              </w:rPr>
              <w:t>DC_3A_n257I</w:t>
            </w:r>
          </w:p>
          <w:p w14:paraId="5BDB2E91" w14:textId="77777777" w:rsidR="00A57699" w:rsidRPr="00E062F1" w:rsidRDefault="00A57699" w:rsidP="00A57699">
            <w:pPr>
              <w:pStyle w:val="TAC"/>
              <w:rPr>
                <w:lang w:eastAsia="ja-JP"/>
              </w:rPr>
            </w:pPr>
            <w:r w:rsidRPr="00E062F1">
              <w:rPr>
                <w:lang w:eastAsia="ja-JP"/>
              </w:rPr>
              <w:t>DC_3A_n257J</w:t>
            </w:r>
          </w:p>
          <w:p w14:paraId="02965888" w14:textId="77777777" w:rsidR="00A57699" w:rsidRPr="00E062F1" w:rsidRDefault="00A57699" w:rsidP="00A57699">
            <w:pPr>
              <w:pStyle w:val="TAC"/>
              <w:rPr>
                <w:lang w:eastAsia="ja-JP"/>
              </w:rPr>
            </w:pPr>
            <w:r w:rsidRPr="00E062F1">
              <w:rPr>
                <w:lang w:eastAsia="ja-JP"/>
              </w:rPr>
              <w:t>DC_3A_n257K</w:t>
            </w:r>
          </w:p>
          <w:p w14:paraId="5CCF0371" w14:textId="77777777" w:rsidR="00A57699" w:rsidRPr="00E062F1" w:rsidRDefault="00A57699" w:rsidP="00A57699">
            <w:pPr>
              <w:pStyle w:val="TAC"/>
              <w:rPr>
                <w:lang w:eastAsia="ja-JP"/>
              </w:rPr>
            </w:pPr>
            <w:r w:rsidRPr="00E062F1">
              <w:rPr>
                <w:lang w:eastAsia="ja-JP"/>
              </w:rPr>
              <w:t>DC_3A_n257L</w:t>
            </w:r>
          </w:p>
          <w:p w14:paraId="0CC3DC13" w14:textId="77777777" w:rsidR="00A57699" w:rsidRPr="00E062F1" w:rsidRDefault="00A57699" w:rsidP="00A57699">
            <w:pPr>
              <w:pStyle w:val="TAC"/>
              <w:rPr>
                <w:noProof/>
                <w:lang w:eastAsia="zh-CN"/>
              </w:rPr>
            </w:pPr>
            <w:r w:rsidRPr="00E062F1">
              <w:rPr>
                <w:lang w:eastAsia="ja-JP"/>
              </w:rPr>
              <w:t>DC_3A_n257M</w:t>
            </w:r>
          </w:p>
          <w:p w14:paraId="50DE7D19" w14:textId="77777777" w:rsidR="00A57699" w:rsidRPr="00E062F1" w:rsidRDefault="00A57699" w:rsidP="00A57699">
            <w:pPr>
              <w:pStyle w:val="TAC"/>
              <w:rPr>
                <w:noProof/>
                <w:lang w:eastAsia="zh-CN"/>
              </w:rPr>
            </w:pPr>
            <w:r w:rsidRPr="00E062F1">
              <w:rPr>
                <w:noProof/>
                <w:lang w:eastAsia="zh-CN"/>
              </w:rPr>
              <w:t>DC_42A_n257A</w:t>
            </w:r>
          </w:p>
          <w:p w14:paraId="02720AC4" w14:textId="77777777" w:rsidR="00A57699" w:rsidRPr="00E062F1" w:rsidRDefault="00A57699" w:rsidP="00A57699">
            <w:pPr>
              <w:pStyle w:val="TAC"/>
              <w:rPr>
                <w:noProof/>
                <w:lang w:eastAsia="ja-JP"/>
              </w:rPr>
            </w:pPr>
            <w:r w:rsidRPr="00E062F1">
              <w:rPr>
                <w:noProof/>
              </w:rPr>
              <w:t>DC_42A_n257</w:t>
            </w:r>
            <w:r w:rsidRPr="00E062F1">
              <w:rPr>
                <w:noProof/>
                <w:lang w:eastAsia="ja-JP"/>
              </w:rPr>
              <w:t>D</w:t>
            </w:r>
          </w:p>
          <w:p w14:paraId="6C13BD25" w14:textId="77777777" w:rsidR="00A57699" w:rsidRPr="00E062F1" w:rsidRDefault="00A57699" w:rsidP="00A57699">
            <w:pPr>
              <w:pStyle w:val="TAC"/>
              <w:rPr>
                <w:noProof/>
                <w:lang w:eastAsia="zh-CN"/>
              </w:rPr>
            </w:pPr>
            <w:r w:rsidRPr="00E062F1">
              <w:rPr>
                <w:noProof/>
                <w:lang w:eastAsia="zh-CN"/>
              </w:rPr>
              <w:t>DC_42A_n257G</w:t>
            </w:r>
          </w:p>
          <w:p w14:paraId="4C4C1A45" w14:textId="77777777" w:rsidR="00A57699" w:rsidRPr="00E062F1" w:rsidRDefault="00A57699" w:rsidP="00A57699">
            <w:pPr>
              <w:pStyle w:val="TAC"/>
              <w:rPr>
                <w:noProof/>
                <w:lang w:eastAsia="zh-CN"/>
              </w:rPr>
            </w:pPr>
            <w:r w:rsidRPr="00E062F1">
              <w:rPr>
                <w:noProof/>
                <w:lang w:eastAsia="zh-CN"/>
              </w:rPr>
              <w:t>DC_42A_n257H</w:t>
            </w:r>
          </w:p>
          <w:p w14:paraId="1E98B424" w14:textId="77777777" w:rsidR="00A57699" w:rsidRPr="00E062F1" w:rsidRDefault="00A57699" w:rsidP="00A57699">
            <w:pPr>
              <w:pStyle w:val="TAC"/>
              <w:rPr>
                <w:noProof/>
                <w:lang w:eastAsia="zh-CN"/>
              </w:rPr>
            </w:pPr>
            <w:r w:rsidRPr="00E062F1">
              <w:rPr>
                <w:noProof/>
                <w:lang w:eastAsia="zh-CN"/>
              </w:rPr>
              <w:t>DC_42A_n257I</w:t>
            </w:r>
          </w:p>
          <w:p w14:paraId="63439235" w14:textId="77777777" w:rsidR="00A57699" w:rsidRDefault="00A57699" w:rsidP="00A57699">
            <w:pPr>
              <w:pStyle w:val="TAC"/>
              <w:rPr>
                <w:noProof/>
                <w:lang w:eastAsia="zh-CN"/>
              </w:rPr>
            </w:pPr>
            <w:r w:rsidRPr="00E062F1">
              <w:rPr>
                <w:noProof/>
                <w:lang w:eastAsia="zh-CN"/>
              </w:rPr>
              <w:t>DC_42C_n257A</w:t>
            </w:r>
          </w:p>
          <w:p w14:paraId="324CDFE2" w14:textId="77777777" w:rsidR="00A57699" w:rsidRPr="00E062F1" w:rsidRDefault="00A57699" w:rsidP="00A57699">
            <w:pPr>
              <w:pStyle w:val="TAC"/>
              <w:rPr>
                <w:noProof/>
                <w:lang w:eastAsia="zh-CN"/>
              </w:rPr>
            </w:pPr>
            <w:r w:rsidRPr="00E062F1">
              <w:rPr>
                <w:noProof/>
                <w:lang w:eastAsia="zh-CN"/>
              </w:rPr>
              <w:t>DC_42C_n257G</w:t>
            </w:r>
          </w:p>
          <w:p w14:paraId="4A35B8C4" w14:textId="77777777" w:rsidR="00A57699" w:rsidRPr="00AA54EC" w:rsidRDefault="00A57699" w:rsidP="00A57699">
            <w:pPr>
              <w:pStyle w:val="TAC"/>
              <w:rPr>
                <w:noProof/>
                <w:lang w:val="sv-FI" w:eastAsia="zh-CN"/>
              </w:rPr>
            </w:pPr>
            <w:r w:rsidRPr="00AA54EC">
              <w:rPr>
                <w:noProof/>
                <w:lang w:val="sv-FI" w:eastAsia="zh-CN"/>
              </w:rPr>
              <w:t>DC_42C_n257H</w:t>
            </w:r>
          </w:p>
          <w:p w14:paraId="09FE24FA" w14:textId="77777777" w:rsidR="00A57699" w:rsidRPr="00AA54EC" w:rsidRDefault="00A57699" w:rsidP="00A57699">
            <w:pPr>
              <w:pStyle w:val="TAC"/>
              <w:rPr>
                <w:noProof/>
                <w:lang w:val="sv-FI" w:eastAsia="zh-CN"/>
              </w:rPr>
            </w:pPr>
            <w:r w:rsidRPr="00AA54EC">
              <w:rPr>
                <w:noProof/>
                <w:lang w:val="sv-FI" w:eastAsia="zh-CN"/>
              </w:rPr>
              <w:t>DC_42C_n257I</w:t>
            </w:r>
          </w:p>
        </w:tc>
      </w:tr>
      <w:tr w:rsidR="00A57699" w:rsidRPr="00E062F1" w14:paraId="7BF9C6E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44146D" w14:textId="77777777" w:rsidR="00A57699" w:rsidRPr="00E062F1" w:rsidRDefault="00A57699" w:rsidP="00A57699">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02D07ED4" w14:textId="77777777" w:rsidR="00A57699" w:rsidRPr="00E062F1" w:rsidRDefault="00A57699" w:rsidP="00A57699">
            <w:pPr>
              <w:pStyle w:val="TAC"/>
              <w:rPr>
                <w:rFonts w:eastAsia="Malgun Gothic"/>
                <w:lang w:eastAsia="ko-KR"/>
              </w:rPr>
            </w:pPr>
            <w:r w:rsidRPr="00E062F1">
              <w:rPr>
                <w:rFonts w:eastAsia="Malgun Gothic"/>
                <w:lang w:eastAsia="ko-KR"/>
              </w:rPr>
              <w:t>DC_5A-7A_n257D</w:t>
            </w:r>
          </w:p>
          <w:p w14:paraId="139E4DB4" w14:textId="77777777" w:rsidR="00A57699" w:rsidRPr="00E062F1" w:rsidRDefault="00A57699" w:rsidP="00A57699">
            <w:pPr>
              <w:pStyle w:val="TAC"/>
              <w:rPr>
                <w:rFonts w:eastAsia="Malgun Gothic"/>
                <w:lang w:eastAsia="ko-KR"/>
              </w:rPr>
            </w:pPr>
            <w:r w:rsidRPr="00E062F1">
              <w:rPr>
                <w:rFonts w:eastAsia="Malgun Gothic"/>
                <w:lang w:eastAsia="ko-KR"/>
              </w:rPr>
              <w:t>DC_5A-7A_n257E</w:t>
            </w:r>
          </w:p>
          <w:p w14:paraId="3B17BF32" w14:textId="77777777" w:rsidR="00A57699" w:rsidRPr="00E062F1" w:rsidRDefault="00A57699" w:rsidP="00A57699">
            <w:pPr>
              <w:pStyle w:val="TAC"/>
              <w:rPr>
                <w:rFonts w:eastAsia="Malgun Gothic"/>
                <w:lang w:eastAsia="ko-KR"/>
              </w:rPr>
            </w:pPr>
            <w:r w:rsidRPr="00E062F1">
              <w:rPr>
                <w:rFonts w:eastAsia="Malgun Gothic"/>
                <w:lang w:eastAsia="ko-KR"/>
              </w:rPr>
              <w:t>DC_5A-7A_n257F</w:t>
            </w:r>
          </w:p>
          <w:p w14:paraId="190EB29D" w14:textId="77777777" w:rsidR="00A57699" w:rsidRPr="00E062F1" w:rsidRDefault="00A57699" w:rsidP="00A57699">
            <w:pPr>
              <w:pStyle w:val="TAC"/>
              <w:rPr>
                <w:rFonts w:eastAsia="Malgun Gothic"/>
                <w:lang w:eastAsia="ko-KR"/>
              </w:rPr>
            </w:pPr>
            <w:r w:rsidRPr="00E062F1">
              <w:rPr>
                <w:rFonts w:eastAsia="Malgun Gothic"/>
                <w:lang w:eastAsia="ko-KR"/>
              </w:rPr>
              <w:t>DC_5A-7A_n257G</w:t>
            </w:r>
          </w:p>
          <w:p w14:paraId="63E6F585" w14:textId="77777777" w:rsidR="00A57699" w:rsidRPr="00E062F1" w:rsidRDefault="00A57699" w:rsidP="00A57699">
            <w:pPr>
              <w:pStyle w:val="TAC"/>
              <w:rPr>
                <w:rFonts w:eastAsia="Malgun Gothic"/>
                <w:lang w:eastAsia="ko-KR"/>
              </w:rPr>
            </w:pPr>
            <w:r w:rsidRPr="00E062F1">
              <w:rPr>
                <w:rFonts w:eastAsia="Malgun Gothic"/>
                <w:lang w:eastAsia="ko-KR"/>
              </w:rPr>
              <w:t>DC_5A-7A_n257H</w:t>
            </w:r>
          </w:p>
          <w:p w14:paraId="2E65C9E8" w14:textId="77777777" w:rsidR="00A57699" w:rsidRPr="00E062F1" w:rsidRDefault="00A57699" w:rsidP="00A57699">
            <w:pPr>
              <w:pStyle w:val="TAC"/>
              <w:rPr>
                <w:rFonts w:eastAsia="Malgun Gothic"/>
                <w:lang w:eastAsia="ko-KR"/>
              </w:rPr>
            </w:pPr>
            <w:r w:rsidRPr="00E062F1">
              <w:rPr>
                <w:rFonts w:eastAsia="Malgun Gothic"/>
                <w:lang w:eastAsia="ko-KR"/>
              </w:rPr>
              <w:t>DC_5A-7A_n257I</w:t>
            </w:r>
          </w:p>
          <w:p w14:paraId="11FF93EA" w14:textId="77777777" w:rsidR="00A57699" w:rsidRPr="00E062F1" w:rsidRDefault="00A57699" w:rsidP="00A57699">
            <w:pPr>
              <w:pStyle w:val="TAC"/>
              <w:rPr>
                <w:rFonts w:eastAsia="Malgun Gothic"/>
                <w:lang w:eastAsia="ko-KR"/>
              </w:rPr>
            </w:pPr>
            <w:r w:rsidRPr="00E062F1">
              <w:rPr>
                <w:rFonts w:eastAsia="Malgun Gothic"/>
                <w:lang w:eastAsia="ko-KR"/>
              </w:rPr>
              <w:t>DC_5A-7A_n257J</w:t>
            </w:r>
          </w:p>
          <w:p w14:paraId="14DA2831" w14:textId="77777777" w:rsidR="00A57699" w:rsidRPr="00E062F1" w:rsidRDefault="00A57699" w:rsidP="00A57699">
            <w:pPr>
              <w:pStyle w:val="TAC"/>
              <w:rPr>
                <w:rFonts w:eastAsia="Malgun Gothic"/>
                <w:lang w:eastAsia="ko-KR"/>
              </w:rPr>
            </w:pPr>
            <w:r w:rsidRPr="00E062F1">
              <w:rPr>
                <w:rFonts w:eastAsia="Malgun Gothic"/>
                <w:lang w:eastAsia="ko-KR"/>
              </w:rPr>
              <w:t>DC_5A-7A_n257K</w:t>
            </w:r>
          </w:p>
          <w:p w14:paraId="10448B6A" w14:textId="77777777" w:rsidR="00A57699" w:rsidRPr="00E062F1" w:rsidRDefault="00A57699" w:rsidP="00A57699">
            <w:pPr>
              <w:pStyle w:val="TAC"/>
              <w:rPr>
                <w:rFonts w:eastAsia="Malgun Gothic"/>
                <w:lang w:eastAsia="ko-KR"/>
              </w:rPr>
            </w:pPr>
            <w:r w:rsidRPr="00E062F1">
              <w:rPr>
                <w:rFonts w:eastAsia="Malgun Gothic"/>
                <w:lang w:eastAsia="ko-KR"/>
              </w:rPr>
              <w:t>DC_5A-7A_n257L</w:t>
            </w:r>
          </w:p>
          <w:p w14:paraId="30A50A0C" w14:textId="77777777" w:rsidR="00A57699" w:rsidRPr="00E062F1" w:rsidRDefault="00A57699" w:rsidP="00A57699">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7F2C1A" w14:textId="77777777" w:rsidR="00A57699" w:rsidRPr="00E062F1" w:rsidRDefault="00A57699" w:rsidP="00A57699">
            <w:pPr>
              <w:pStyle w:val="TAC"/>
              <w:rPr>
                <w:noProof/>
                <w:lang w:eastAsia="zh-CN"/>
              </w:rPr>
            </w:pPr>
            <w:r w:rsidRPr="00E062F1">
              <w:rPr>
                <w:noProof/>
                <w:lang w:eastAsia="zh-CN"/>
              </w:rPr>
              <w:t>DC_5A_n257A</w:t>
            </w:r>
          </w:p>
          <w:p w14:paraId="17CBAEB3" w14:textId="77777777" w:rsidR="00A57699" w:rsidRPr="00E062F1" w:rsidRDefault="00A57699" w:rsidP="00A57699">
            <w:pPr>
              <w:pStyle w:val="TAC"/>
            </w:pPr>
            <w:r w:rsidRPr="00E062F1">
              <w:rPr>
                <w:noProof/>
                <w:lang w:eastAsia="zh-CN"/>
              </w:rPr>
              <w:t>DC_7A_n257A</w:t>
            </w:r>
          </w:p>
        </w:tc>
      </w:tr>
      <w:tr w:rsidR="00A57699" w:rsidRPr="00E062F1" w14:paraId="424A753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1008F" w14:textId="77777777" w:rsidR="00A57699" w:rsidRPr="00E062F1" w:rsidRDefault="00A57699" w:rsidP="00A57699">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8F4A0A" w14:textId="77777777" w:rsidR="00A57699" w:rsidRPr="00E062F1" w:rsidRDefault="00A57699" w:rsidP="00A57699">
            <w:pPr>
              <w:pStyle w:val="TAC"/>
              <w:rPr>
                <w:noProof/>
                <w:lang w:eastAsia="zh-CN"/>
              </w:rPr>
            </w:pPr>
            <w:r w:rsidRPr="00E062F1">
              <w:rPr>
                <w:noProof/>
                <w:lang w:eastAsia="zh-CN"/>
              </w:rPr>
              <w:t>DC_5A_n257A</w:t>
            </w:r>
          </w:p>
          <w:p w14:paraId="12181E2E" w14:textId="77777777" w:rsidR="00A57699" w:rsidRPr="00E062F1" w:rsidRDefault="00A57699" w:rsidP="00A57699">
            <w:pPr>
              <w:pStyle w:val="TAC"/>
              <w:rPr>
                <w:noProof/>
                <w:lang w:eastAsia="zh-CN"/>
              </w:rPr>
            </w:pPr>
            <w:r w:rsidRPr="00E062F1">
              <w:rPr>
                <w:noProof/>
                <w:lang w:eastAsia="zh-CN"/>
              </w:rPr>
              <w:t>DC_7A_n257A</w:t>
            </w:r>
          </w:p>
        </w:tc>
      </w:tr>
      <w:tr w:rsidR="00A57699" w:rsidRPr="00E062F1" w14:paraId="0E623DD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ED8A1" w14:textId="77777777" w:rsidR="00A57699" w:rsidRPr="00E062F1" w:rsidRDefault="00A57699" w:rsidP="00A57699">
            <w:pPr>
              <w:pStyle w:val="TAC"/>
              <w:rPr>
                <w:rFonts w:eastAsia="Malgun Gothic"/>
                <w:lang w:eastAsia="ko-KR"/>
              </w:rPr>
            </w:pPr>
            <w:r w:rsidRPr="00E062F1">
              <w:rPr>
                <w:rFonts w:eastAsia="Malgun Gothic"/>
                <w:lang w:eastAsia="ko-KR"/>
              </w:rPr>
              <w:t>DC_5A-7A-7A_n257D</w:t>
            </w:r>
          </w:p>
          <w:p w14:paraId="46496DAF" w14:textId="77777777" w:rsidR="00A57699" w:rsidRPr="00E062F1" w:rsidRDefault="00A57699" w:rsidP="00A57699">
            <w:pPr>
              <w:pStyle w:val="TAC"/>
              <w:rPr>
                <w:rFonts w:eastAsia="Malgun Gothic"/>
                <w:lang w:eastAsia="ko-KR"/>
              </w:rPr>
            </w:pPr>
            <w:r w:rsidRPr="00E062F1">
              <w:rPr>
                <w:rFonts w:eastAsia="Malgun Gothic"/>
                <w:lang w:eastAsia="ko-KR"/>
              </w:rPr>
              <w:t>DC_5A-7A-7A_n257E</w:t>
            </w:r>
          </w:p>
          <w:p w14:paraId="0A019A36" w14:textId="77777777" w:rsidR="00A57699" w:rsidRPr="00E062F1" w:rsidRDefault="00A57699" w:rsidP="00A57699">
            <w:pPr>
              <w:pStyle w:val="TAC"/>
              <w:rPr>
                <w:rFonts w:eastAsia="Malgun Gothic"/>
                <w:lang w:eastAsia="ko-KR"/>
              </w:rPr>
            </w:pPr>
            <w:r w:rsidRPr="00E062F1">
              <w:rPr>
                <w:rFonts w:eastAsia="Malgun Gothic"/>
                <w:lang w:eastAsia="ko-KR"/>
              </w:rPr>
              <w:t>DC_5A-7A-7A_n257F</w:t>
            </w:r>
          </w:p>
          <w:p w14:paraId="7A85AF9A" w14:textId="77777777" w:rsidR="00A57699" w:rsidRPr="00E062F1" w:rsidRDefault="00A57699" w:rsidP="00A57699">
            <w:pPr>
              <w:pStyle w:val="TAC"/>
              <w:rPr>
                <w:rFonts w:eastAsia="Malgun Gothic"/>
                <w:lang w:eastAsia="ko-KR"/>
              </w:rPr>
            </w:pPr>
            <w:r w:rsidRPr="00E062F1">
              <w:rPr>
                <w:rFonts w:eastAsia="Malgun Gothic"/>
                <w:lang w:eastAsia="ko-KR"/>
              </w:rPr>
              <w:t>DC_5A-7A-7A_n257G</w:t>
            </w:r>
          </w:p>
          <w:p w14:paraId="75AEAAAB" w14:textId="77777777" w:rsidR="00A57699" w:rsidRPr="00E062F1" w:rsidRDefault="00A57699" w:rsidP="00A57699">
            <w:pPr>
              <w:pStyle w:val="TAC"/>
              <w:rPr>
                <w:rFonts w:eastAsia="Malgun Gothic"/>
                <w:lang w:eastAsia="ko-KR"/>
              </w:rPr>
            </w:pPr>
            <w:r w:rsidRPr="00E062F1">
              <w:rPr>
                <w:rFonts w:eastAsia="Malgun Gothic"/>
                <w:lang w:eastAsia="ko-KR"/>
              </w:rPr>
              <w:t>DC_5A-7A-7A_n257H</w:t>
            </w:r>
          </w:p>
          <w:p w14:paraId="48D6488C" w14:textId="77777777" w:rsidR="00A57699" w:rsidRPr="00E062F1" w:rsidRDefault="00A57699" w:rsidP="00A57699">
            <w:pPr>
              <w:pStyle w:val="TAC"/>
              <w:rPr>
                <w:rFonts w:eastAsia="Malgun Gothic"/>
                <w:lang w:eastAsia="ko-KR"/>
              </w:rPr>
            </w:pPr>
            <w:r w:rsidRPr="00E062F1">
              <w:rPr>
                <w:rFonts w:eastAsia="Malgun Gothic"/>
                <w:lang w:eastAsia="ko-KR"/>
              </w:rPr>
              <w:t>DC_5A-7A-7A_n257I</w:t>
            </w:r>
          </w:p>
          <w:p w14:paraId="5FAA0863" w14:textId="77777777" w:rsidR="00A57699" w:rsidRPr="00E062F1" w:rsidRDefault="00A57699" w:rsidP="00A57699">
            <w:pPr>
              <w:pStyle w:val="TAC"/>
              <w:rPr>
                <w:rFonts w:eastAsia="Malgun Gothic"/>
                <w:lang w:eastAsia="ko-KR"/>
              </w:rPr>
            </w:pPr>
            <w:r w:rsidRPr="00E062F1">
              <w:rPr>
                <w:rFonts w:eastAsia="Malgun Gothic"/>
                <w:lang w:eastAsia="ko-KR"/>
              </w:rPr>
              <w:t>DC_5A-7A-7A_n257J</w:t>
            </w:r>
          </w:p>
          <w:p w14:paraId="19109C87" w14:textId="77777777" w:rsidR="00A57699" w:rsidRPr="00E062F1" w:rsidRDefault="00A57699" w:rsidP="00A57699">
            <w:pPr>
              <w:pStyle w:val="TAC"/>
              <w:rPr>
                <w:rFonts w:eastAsia="Malgun Gothic"/>
                <w:lang w:eastAsia="ko-KR"/>
              </w:rPr>
            </w:pPr>
            <w:r w:rsidRPr="00E062F1">
              <w:rPr>
                <w:rFonts w:eastAsia="Malgun Gothic"/>
                <w:lang w:eastAsia="ko-KR"/>
              </w:rPr>
              <w:t>DC_5A-7A-7A_n257K</w:t>
            </w:r>
          </w:p>
          <w:p w14:paraId="2D51A35D" w14:textId="77777777" w:rsidR="00A57699" w:rsidRPr="00E062F1" w:rsidRDefault="00A57699" w:rsidP="00A57699">
            <w:pPr>
              <w:pStyle w:val="TAC"/>
              <w:rPr>
                <w:rFonts w:eastAsia="Malgun Gothic"/>
                <w:lang w:eastAsia="ko-KR"/>
              </w:rPr>
            </w:pPr>
            <w:r w:rsidRPr="00E062F1">
              <w:rPr>
                <w:rFonts w:eastAsia="Malgun Gothic"/>
                <w:lang w:eastAsia="ko-KR"/>
              </w:rPr>
              <w:t>DC_5A-7A-7A_n257L</w:t>
            </w:r>
          </w:p>
          <w:p w14:paraId="2FF4E2BB" w14:textId="77777777" w:rsidR="00A57699" w:rsidRPr="00E062F1" w:rsidRDefault="00A57699" w:rsidP="00A57699">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AADF65" w14:textId="77777777" w:rsidR="00A57699" w:rsidRPr="00E062F1" w:rsidRDefault="00A57699" w:rsidP="00A57699">
            <w:pPr>
              <w:pStyle w:val="TAC"/>
              <w:rPr>
                <w:noProof/>
              </w:rPr>
            </w:pPr>
            <w:r w:rsidRPr="00E062F1">
              <w:rPr>
                <w:noProof/>
              </w:rPr>
              <w:t>DC_5A_n257A</w:t>
            </w:r>
          </w:p>
          <w:p w14:paraId="16492021" w14:textId="77777777" w:rsidR="00A57699" w:rsidRPr="00E062F1" w:rsidRDefault="00A57699" w:rsidP="00A57699">
            <w:pPr>
              <w:pStyle w:val="TAC"/>
              <w:rPr>
                <w:noProof/>
                <w:lang w:eastAsia="zh-CN"/>
              </w:rPr>
            </w:pPr>
            <w:r w:rsidRPr="00E062F1">
              <w:rPr>
                <w:noProof/>
              </w:rPr>
              <w:t>DC_7A_n257A</w:t>
            </w:r>
          </w:p>
        </w:tc>
      </w:tr>
      <w:tr w:rsidR="00A57699" w:rsidRPr="00E062F1" w14:paraId="7796338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EA8517" w14:textId="77777777" w:rsidR="00A57699" w:rsidRPr="00E062F1" w:rsidRDefault="00A57699" w:rsidP="00A57699">
            <w:pPr>
              <w:pStyle w:val="TAC"/>
              <w:rPr>
                <w:noProof/>
                <w:lang w:eastAsia="zh-CN"/>
              </w:rPr>
            </w:pPr>
            <w:r w:rsidRPr="00E062F1">
              <w:rPr>
                <w:noProof/>
                <w:lang w:eastAsia="zh-CN"/>
              </w:rPr>
              <w:t>DC_5A-30A_n260A</w:t>
            </w:r>
          </w:p>
          <w:p w14:paraId="6500C175" w14:textId="77777777" w:rsidR="00A57699" w:rsidRPr="00E062F1" w:rsidRDefault="00A57699" w:rsidP="00A57699">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90A9A3D" w14:textId="77777777" w:rsidR="00A57699" w:rsidRPr="00E062F1" w:rsidRDefault="00A57699" w:rsidP="00A57699">
            <w:pPr>
              <w:pStyle w:val="TAC"/>
              <w:rPr>
                <w:lang w:eastAsia="fi-FI"/>
              </w:rPr>
            </w:pPr>
            <w:r w:rsidRPr="00E062F1">
              <w:rPr>
                <w:lang w:eastAsia="fi-FI"/>
              </w:rPr>
              <w:t>DC_5A</w:t>
            </w:r>
            <w:r w:rsidRPr="00E062F1">
              <w:rPr>
                <w:rFonts w:cs="Arial"/>
                <w:noProof/>
                <w:szCs w:val="18"/>
              </w:rPr>
              <w:t>-30A</w:t>
            </w:r>
            <w:r w:rsidRPr="00E062F1">
              <w:rPr>
                <w:lang w:eastAsia="fi-FI"/>
              </w:rPr>
              <w:t>_n260H</w:t>
            </w:r>
          </w:p>
          <w:p w14:paraId="56CC1636" w14:textId="77777777" w:rsidR="00A57699" w:rsidRPr="00E062F1" w:rsidRDefault="00A57699" w:rsidP="00A57699">
            <w:pPr>
              <w:pStyle w:val="TAC"/>
              <w:rPr>
                <w:lang w:eastAsia="fi-FI"/>
              </w:rPr>
            </w:pPr>
            <w:r w:rsidRPr="00E062F1">
              <w:rPr>
                <w:lang w:eastAsia="fi-FI"/>
              </w:rPr>
              <w:t>DC_5A</w:t>
            </w:r>
            <w:r w:rsidRPr="00E062F1">
              <w:rPr>
                <w:rFonts w:cs="Arial"/>
                <w:noProof/>
                <w:szCs w:val="18"/>
              </w:rPr>
              <w:t>-30A</w:t>
            </w:r>
            <w:r w:rsidRPr="00E062F1">
              <w:rPr>
                <w:lang w:eastAsia="fi-FI"/>
              </w:rPr>
              <w:t>_n260I</w:t>
            </w:r>
          </w:p>
          <w:p w14:paraId="6E7CFFB7" w14:textId="77777777" w:rsidR="00A57699" w:rsidRPr="00E062F1" w:rsidRDefault="00A57699" w:rsidP="00A57699">
            <w:pPr>
              <w:pStyle w:val="TAC"/>
              <w:rPr>
                <w:lang w:eastAsia="fi-FI"/>
              </w:rPr>
            </w:pPr>
            <w:r w:rsidRPr="00E062F1">
              <w:rPr>
                <w:lang w:eastAsia="fi-FI"/>
              </w:rPr>
              <w:t>DC_5A</w:t>
            </w:r>
            <w:r w:rsidRPr="00E062F1">
              <w:rPr>
                <w:rFonts w:cs="Arial"/>
                <w:noProof/>
                <w:szCs w:val="18"/>
              </w:rPr>
              <w:t>-30A</w:t>
            </w:r>
            <w:r w:rsidRPr="00E062F1">
              <w:rPr>
                <w:lang w:eastAsia="fi-FI"/>
              </w:rPr>
              <w:t>_n260J</w:t>
            </w:r>
          </w:p>
          <w:p w14:paraId="4C6AF11D" w14:textId="77777777" w:rsidR="00A57699" w:rsidRPr="00E062F1" w:rsidRDefault="00A57699" w:rsidP="00A57699">
            <w:pPr>
              <w:pStyle w:val="TAC"/>
              <w:rPr>
                <w:lang w:eastAsia="fi-FI"/>
              </w:rPr>
            </w:pPr>
            <w:r w:rsidRPr="00E062F1">
              <w:rPr>
                <w:lang w:eastAsia="fi-FI"/>
              </w:rPr>
              <w:t>DC_5A</w:t>
            </w:r>
            <w:r w:rsidRPr="00E062F1">
              <w:rPr>
                <w:rFonts w:cs="Arial"/>
                <w:noProof/>
                <w:szCs w:val="18"/>
              </w:rPr>
              <w:t>-30A</w:t>
            </w:r>
            <w:r w:rsidRPr="00E062F1">
              <w:rPr>
                <w:lang w:eastAsia="fi-FI"/>
              </w:rPr>
              <w:t>_n260K</w:t>
            </w:r>
          </w:p>
          <w:p w14:paraId="3DB0B316" w14:textId="77777777" w:rsidR="00A57699" w:rsidRPr="00E062F1" w:rsidRDefault="00A57699" w:rsidP="00A57699">
            <w:pPr>
              <w:pStyle w:val="TAC"/>
              <w:rPr>
                <w:lang w:eastAsia="fi-FI"/>
              </w:rPr>
            </w:pPr>
            <w:r w:rsidRPr="00E062F1">
              <w:rPr>
                <w:lang w:eastAsia="fi-FI"/>
              </w:rPr>
              <w:t>DC_5A</w:t>
            </w:r>
            <w:r w:rsidRPr="00E062F1">
              <w:rPr>
                <w:rFonts w:cs="Arial"/>
                <w:noProof/>
                <w:szCs w:val="18"/>
              </w:rPr>
              <w:t>-30A</w:t>
            </w:r>
            <w:r w:rsidRPr="00E062F1">
              <w:rPr>
                <w:lang w:eastAsia="fi-FI"/>
              </w:rPr>
              <w:t>_n260L</w:t>
            </w:r>
          </w:p>
          <w:p w14:paraId="3ED32CC2" w14:textId="77777777" w:rsidR="00A57699" w:rsidRPr="00E062F1" w:rsidRDefault="00A57699" w:rsidP="00A57699">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68D92E" w14:textId="77777777" w:rsidR="00A57699" w:rsidRPr="00E062F1" w:rsidRDefault="00A57699" w:rsidP="00A57699">
            <w:pPr>
              <w:pStyle w:val="TAC"/>
              <w:rPr>
                <w:noProof/>
                <w:lang w:eastAsia="zh-CN"/>
              </w:rPr>
            </w:pPr>
            <w:r w:rsidRPr="00E062F1">
              <w:rPr>
                <w:noProof/>
                <w:lang w:eastAsia="zh-CN"/>
              </w:rPr>
              <w:t>DC_5A_n260A</w:t>
            </w:r>
          </w:p>
          <w:p w14:paraId="3F609739" w14:textId="77777777" w:rsidR="00A57699" w:rsidRPr="00E062F1" w:rsidRDefault="00A57699" w:rsidP="00A57699">
            <w:pPr>
              <w:pStyle w:val="TAC"/>
              <w:rPr>
                <w:noProof/>
                <w:lang w:eastAsia="zh-CN"/>
              </w:rPr>
            </w:pPr>
            <w:r w:rsidRPr="00E062F1">
              <w:rPr>
                <w:noProof/>
                <w:lang w:eastAsia="zh-CN"/>
              </w:rPr>
              <w:t>DC_30A_n260A</w:t>
            </w:r>
          </w:p>
        </w:tc>
      </w:tr>
      <w:tr w:rsidR="00A57699" w:rsidRPr="00E062F1" w14:paraId="34390C5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4C439" w14:textId="77777777" w:rsidR="00A57699" w:rsidRPr="00E062F1" w:rsidRDefault="00A57699" w:rsidP="00A57699">
            <w:pPr>
              <w:pStyle w:val="TAC"/>
            </w:pPr>
            <w:r w:rsidRPr="00E062F1">
              <w:t>DC_8A-</w:t>
            </w:r>
            <w:r w:rsidRPr="00E062F1">
              <w:rPr>
                <w:rFonts w:eastAsia="Malgun Gothic"/>
              </w:rPr>
              <w:t>11A_</w:t>
            </w:r>
            <w:r w:rsidRPr="00E062F1">
              <w:t>n</w:t>
            </w:r>
            <w:r w:rsidRPr="00E062F1">
              <w:rPr>
                <w:rFonts w:eastAsia="Malgun Gothic"/>
              </w:rPr>
              <w:t>257</w:t>
            </w:r>
            <w:r w:rsidRPr="00E062F1">
              <w:t>A</w:t>
            </w:r>
          </w:p>
          <w:p w14:paraId="61289F70" w14:textId="77777777" w:rsidR="00A57699" w:rsidRPr="00E062F1" w:rsidRDefault="00A57699" w:rsidP="00A57699">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6E7978A1" w14:textId="77777777" w:rsidR="00A57699" w:rsidRPr="00E062F1" w:rsidRDefault="00A57699" w:rsidP="00A57699">
            <w:pPr>
              <w:pStyle w:val="TAC"/>
              <w:rPr>
                <w:noProof/>
                <w:lang w:eastAsia="zh-CN"/>
              </w:rPr>
            </w:pPr>
            <w:r w:rsidRPr="00E062F1">
              <w:rPr>
                <w:noProof/>
                <w:lang w:eastAsia="zh-CN"/>
              </w:rPr>
              <w:t>DC_8A-11A_n257G</w:t>
            </w:r>
          </w:p>
          <w:p w14:paraId="4515BCBD" w14:textId="77777777" w:rsidR="00A57699" w:rsidRPr="00E062F1" w:rsidRDefault="00A57699" w:rsidP="00A57699">
            <w:pPr>
              <w:pStyle w:val="TAC"/>
              <w:rPr>
                <w:noProof/>
                <w:lang w:eastAsia="zh-CN"/>
              </w:rPr>
            </w:pPr>
            <w:r w:rsidRPr="00E062F1">
              <w:rPr>
                <w:noProof/>
                <w:lang w:eastAsia="zh-CN"/>
              </w:rPr>
              <w:t>DC_8A-11A_n257H</w:t>
            </w:r>
          </w:p>
          <w:p w14:paraId="6DF66910" w14:textId="77777777" w:rsidR="00A57699" w:rsidRPr="00E062F1" w:rsidRDefault="00A57699" w:rsidP="00A57699">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972D1" w14:textId="77777777" w:rsidR="00A57699" w:rsidRPr="00E062F1" w:rsidRDefault="00A57699" w:rsidP="00A57699">
            <w:pPr>
              <w:pStyle w:val="TAC"/>
            </w:pPr>
            <w:r w:rsidRPr="00E062F1">
              <w:t>DC_8A_n257A</w:t>
            </w:r>
          </w:p>
          <w:p w14:paraId="4E2673E6" w14:textId="77777777" w:rsidR="00A57699" w:rsidRPr="00E062F1" w:rsidRDefault="00A57699" w:rsidP="00A57699">
            <w:pPr>
              <w:pStyle w:val="TAC"/>
              <w:rPr>
                <w:noProof/>
                <w:lang w:eastAsia="zh-CN"/>
              </w:rPr>
            </w:pPr>
            <w:r w:rsidRPr="00E062F1">
              <w:t>DC_11A_n257A</w:t>
            </w:r>
          </w:p>
        </w:tc>
      </w:tr>
      <w:tr w:rsidR="00A57699" w:rsidRPr="00E062F1" w14:paraId="6072F8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E130" w14:textId="77777777" w:rsidR="00A57699" w:rsidRPr="00E062F1" w:rsidRDefault="00A57699" w:rsidP="00A57699">
            <w:pPr>
              <w:pStyle w:val="TAC"/>
              <w:rPr>
                <w:noProof/>
                <w:lang w:eastAsia="zh-CN"/>
              </w:rPr>
            </w:pPr>
            <w:r w:rsidRPr="00E062F1">
              <w:rPr>
                <w:noProof/>
                <w:lang w:eastAsia="zh-CN"/>
              </w:rPr>
              <w:t>DC_5A-66A_n260A</w:t>
            </w:r>
          </w:p>
          <w:p w14:paraId="4FBDACC7" w14:textId="77777777" w:rsidR="00A57699" w:rsidRPr="00E062F1" w:rsidRDefault="00A57699" w:rsidP="00A57699">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A9A2CEE" w14:textId="77777777" w:rsidR="00A57699" w:rsidRPr="00E062F1" w:rsidRDefault="00A57699" w:rsidP="00A57699">
            <w:pPr>
              <w:pStyle w:val="TAC"/>
              <w:rPr>
                <w:lang w:eastAsia="fi-FI"/>
              </w:rPr>
            </w:pPr>
            <w:r w:rsidRPr="00E062F1">
              <w:rPr>
                <w:lang w:eastAsia="fi-FI"/>
              </w:rPr>
              <w:t>DC_5A</w:t>
            </w:r>
            <w:r w:rsidRPr="00E062F1">
              <w:rPr>
                <w:rFonts w:cs="Arial"/>
                <w:noProof/>
                <w:szCs w:val="18"/>
              </w:rPr>
              <w:t>-66A</w:t>
            </w:r>
            <w:r w:rsidRPr="00E062F1">
              <w:rPr>
                <w:lang w:eastAsia="fi-FI"/>
              </w:rPr>
              <w:t>_n260H</w:t>
            </w:r>
          </w:p>
          <w:p w14:paraId="47BA69BF" w14:textId="77777777" w:rsidR="00A57699" w:rsidRPr="00E062F1" w:rsidRDefault="00A57699" w:rsidP="00A57699">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577A292" w14:textId="77777777" w:rsidR="00A57699" w:rsidRPr="00E062F1" w:rsidRDefault="00A57699" w:rsidP="00A57699">
            <w:pPr>
              <w:pStyle w:val="TAC"/>
              <w:rPr>
                <w:lang w:eastAsia="fi-FI"/>
              </w:rPr>
            </w:pPr>
            <w:r w:rsidRPr="00E062F1">
              <w:rPr>
                <w:lang w:eastAsia="fi-FI"/>
              </w:rPr>
              <w:t>DC_5A</w:t>
            </w:r>
            <w:r w:rsidRPr="00E062F1">
              <w:rPr>
                <w:rFonts w:cs="Arial"/>
                <w:noProof/>
                <w:szCs w:val="18"/>
              </w:rPr>
              <w:t>-66A</w:t>
            </w:r>
            <w:r w:rsidRPr="00E062F1">
              <w:rPr>
                <w:lang w:eastAsia="fi-FI"/>
              </w:rPr>
              <w:t>_n260J</w:t>
            </w:r>
          </w:p>
          <w:p w14:paraId="69A4A13D" w14:textId="77777777" w:rsidR="00A57699" w:rsidRPr="00E062F1" w:rsidRDefault="00A57699" w:rsidP="00A57699">
            <w:pPr>
              <w:pStyle w:val="TAC"/>
              <w:rPr>
                <w:lang w:eastAsia="fi-FI"/>
              </w:rPr>
            </w:pPr>
            <w:r w:rsidRPr="00E062F1">
              <w:rPr>
                <w:lang w:eastAsia="fi-FI"/>
              </w:rPr>
              <w:t>DC_5A</w:t>
            </w:r>
            <w:r w:rsidRPr="00E062F1">
              <w:rPr>
                <w:rFonts w:cs="Arial"/>
                <w:noProof/>
                <w:szCs w:val="18"/>
              </w:rPr>
              <w:t>-66A</w:t>
            </w:r>
            <w:r w:rsidRPr="00E062F1">
              <w:rPr>
                <w:lang w:eastAsia="fi-FI"/>
              </w:rPr>
              <w:t>_n260K</w:t>
            </w:r>
          </w:p>
          <w:p w14:paraId="6BCA9812" w14:textId="77777777" w:rsidR="00A57699" w:rsidRPr="00E062F1" w:rsidRDefault="00A57699" w:rsidP="00A57699">
            <w:pPr>
              <w:pStyle w:val="TAC"/>
              <w:rPr>
                <w:lang w:eastAsia="fi-FI"/>
              </w:rPr>
            </w:pPr>
            <w:r w:rsidRPr="00E062F1">
              <w:rPr>
                <w:lang w:eastAsia="fi-FI"/>
              </w:rPr>
              <w:t>DC_5A</w:t>
            </w:r>
            <w:r w:rsidRPr="00E062F1">
              <w:rPr>
                <w:rFonts w:cs="Arial"/>
                <w:noProof/>
                <w:szCs w:val="18"/>
              </w:rPr>
              <w:t>-66A</w:t>
            </w:r>
            <w:r w:rsidRPr="00E062F1">
              <w:rPr>
                <w:lang w:eastAsia="fi-FI"/>
              </w:rPr>
              <w:t>_n260L</w:t>
            </w:r>
          </w:p>
          <w:p w14:paraId="5638CE7E" w14:textId="77777777" w:rsidR="00A57699" w:rsidRPr="00E062F1" w:rsidRDefault="00A57699" w:rsidP="00A57699">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69D99" w14:textId="77777777" w:rsidR="00A57699" w:rsidRPr="00E062F1" w:rsidRDefault="00A57699" w:rsidP="00A57699">
            <w:pPr>
              <w:pStyle w:val="TAC"/>
              <w:rPr>
                <w:noProof/>
                <w:lang w:eastAsia="zh-CN"/>
              </w:rPr>
            </w:pPr>
            <w:r w:rsidRPr="00E062F1">
              <w:rPr>
                <w:noProof/>
                <w:lang w:eastAsia="zh-CN"/>
              </w:rPr>
              <w:t>DC_5A_n260A</w:t>
            </w:r>
          </w:p>
          <w:p w14:paraId="01E8F105"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300B8C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B9DC1D" w14:textId="77777777" w:rsidR="00A57699" w:rsidRPr="00E062F1" w:rsidRDefault="00A57699" w:rsidP="00A57699">
            <w:pPr>
              <w:pStyle w:val="TAC"/>
              <w:rPr>
                <w:lang w:eastAsia="zh-CN"/>
              </w:rPr>
            </w:pPr>
            <w:r w:rsidRPr="00E062F1">
              <w:rPr>
                <w:lang w:eastAsia="zh-CN"/>
              </w:rPr>
              <w:t>DC_5A-66A_n260I</w:t>
            </w:r>
          </w:p>
          <w:p w14:paraId="363E0CEB" w14:textId="77777777" w:rsidR="00A57699" w:rsidRPr="00E062F1" w:rsidRDefault="00A57699" w:rsidP="00A57699">
            <w:pPr>
              <w:pStyle w:val="TAC"/>
              <w:rPr>
                <w:lang w:eastAsia="zh-CN"/>
              </w:rPr>
            </w:pPr>
            <w:r w:rsidRPr="00E062F1">
              <w:rPr>
                <w:lang w:eastAsia="zh-CN"/>
              </w:rPr>
              <w:t>DC_5A-66A_n260J</w:t>
            </w:r>
          </w:p>
          <w:p w14:paraId="058258AF" w14:textId="77777777" w:rsidR="00A57699" w:rsidRPr="00E062F1" w:rsidRDefault="00A57699" w:rsidP="00A57699">
            <w:pPr>
              <w:pStyle w:val="TAC"/>
              <w:rPr>
                <w:lang w:eastAsia="zh-CN"/>
              </w:rPr>
            </w:pPr>
            <w:r w:rsidRPr="00E062F1">
              <w:rPr>
                <w:lang w:eastAsia="zh-CN"/>
              </w:rPr>
              <w:t>DC_5A-66A_n260K</w:t>
            </w:r>
          </w:p>
          <w:p w14:paraId="7490E5B9" w14:textId="77777777" w:rsidR="00A57699" w:rsidRPr="00E062F1" w:rsidRDefault="00A57699" w:rsidP="00A57699">
            <w:pPr>
              <w:pStyle w:val="TAC"/>
              <w:rPr>
                <w:lang w:eastAsia="zh-CN"/>
              </w:rPr>
            </w:pPr>
            <w:r w:rsidRPr="00E062F1">
              <w:rPr>
                <w:lang w:eastAsia="zh-CN"/>
              </w:rPr>
              <w:t>DC_5A-66A_n260L</w:t>
            </w:r>
          </w:p>
          <w:p w14:paraId="75C9D43A" w14:textId="77777777" w:rsidR="00A57699" w:rsidRPr="00E062F1" w:rsidRDefault="00A57699" w:rsidP="00A57699">
            <w:pPr>
              <w:pStyle w:val="TAC"/>
              <w:rPr>
                <w:lang w:eastAsia="zh-CN"/>
              </w:rPr>
            </w:pPr>
            <w:r w:rsidRPr="00E062F1">
              <w:rPr>
                <w:lang w:eastAsia="zh-CN"/>
              </w:rPr>
              <w:t>DC_5A-66A_n260M</w:t>
            </w:r>
          </w:p>
          <w:p w14:paraId="5ADFB62C" w14:textId="77777777" w:rsidR="00A57699" w:rsidRPr="00E062F1" w:rsidRDefault="00A57699" w:rsidP="00A57699">
            <w:pPr>
              <w:pStyle w:val="TAC"/>
              <w:rPr>
                <w:lang w:eastAsia="zh-CN"/>
              </w:rPr>
            </w:pPr>
            <w:r w:rsidRPr="00E062F1">
              <w:rPr>
                <w:lang w:eastAsia="zh-CN"/>
              </w:rPr>
              <w:t>DC_5A-66A-66A_n260I</w:t>
            </w:r>
          </w:p>
          <w:p w14:paraId="535C8EA0" w14:textId="77777777" w:rsidR="00A57699" w:rsidRPr="00E062F1" w:rsidRDefault="00A57699" w:rsidP="00A57699">
            <w:pPr>
              <w:pStyle w:val="TAC"/>
              <w:rPr>
                <w:lang w:eastAsia="zh-CN"/>
              </w:rPr>
            </w:pPr>
            <w:r w:rsidRPr="00E062F1">
              <w:rPr>
                <w:lang w:eastAsia="zh-CN"/>
              </w:rPr>
              <w:t>DC_5A-66A-66A_n260J</w:t>
            </w:r>
          </w:p>
          <w:p w14:paraId="20D86565" w14:textId="77777777" w:rsidR="00A57699" w:rsidRPr="00E062F1" w:rsidRDefault="00A57699" w:rsidP="00A57699">
            <w:pPr>
              <w:pStyle w:val="TAC"/>
              <w:rPr>
                <w:lang w:eastAsia="zh-CN"/>
              </w:rPr>
            </w:pPr>
            <w:r w:rsidRPr="00E062F1">
              <w:rPr>
                <w:lang w:eastAsia="zh-CN"/>
              </w:rPr>
              <w:t>DC_5A-66A-66A_n260K</w:t>
            </w:r>
          </w:p>
          <w:p w14:paraId="28B6A24B" w14:textId="77777777" w:rsidR="00A57699" w:rsidRPr="00E062F1" w:rsidRDefault="00A57699" w:rsidP="00A57699">
            <w:pPr>
              <w:pStyle w:val="TAC"/>
              <w:rPr>
                <w:lang w:eastAsia="zh-CN"/>
              </w:rPr>
            </w:pPr>
            <w:r w:rsidRPr="00E062F1">
              <w:rPr>
                <w:lang w:eastAsia="zh-CN"/>
              </w:rPr>
              <w:t>DC_5A-66A-66A_n260L</w:t>
            </w:r>
          </w:p>
          <w:p w14:paraId="017CDF7B" w14:textId="77777777" w:rsidR="00A57699" w:rsidRPr="00E062F1" w:rsidRDefault="00A57699" w:rsidP="00A57699">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6290F" w14:textId="77777777" w:rsidR="00A57699" w:rsidRPr="00E062F1" w:rsidRDefault="00A57699" w:rsidP="00A57699">
            <w:pPr>
              <w:pStyle w:val="TAC"/>
              <w:rPr>
                <w:lang w:eastAsia="zh-CN"/>
              </w:rPr>
            </w:pPr>
            <w:r w:rsidRPr="00E062F1">
              <w:rPr>
                <w:lang w:eastAsia="zh-CN"/>
              </w:rPr>
              <w:t>DC_5A_n260I</w:t>
            </w:r>
          </w:p>
          <w:p w14:paraId="51B1E0D8" w14:textId="77777777" w:rsidR="00A57699" w:rsidRPr="00E062F1" w:rsidRDefault="00A57699" w:rsidP="00A57699">
            <w:pPr>
              <w:pStyle w:val="TAC"/>
              <w:rPr>
                <w:noProof/>
                <w:lang w:eastAsia="zh-CN"/>
              </w:rPr>
            </w:pPr>
            <w:r w:rsidRPr="00E062F1">
              <w:rPr>
                <w:lang w:eastAsia="zh-CN"/>
              </w:rPr>
              <w:t>DC_66A_n260I</w:t>
            </w:r>
          </w:p>
        </w:tc>
      </w:tr>
      <w:tr w:rsidR="00A57699" w:rsidRPr="00E062F1" w14:paraId="64C1C94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88421" w14:textId="77777777" w:rsidR="00A57699" w:rsidRPr="00E062F1" w:rsidRDefault="00A57699" w:rsidP="00A57699">
            <w:pPr>
              <w:pStyle w:val="TAC"/>
              <w:rPr>
                <w:noProof/>
                <w:lang w:eastAsia="zh-CN"/>
              </w:rPr>
            </w:pPr>
            <w:r w:rsidRPr="00E062F1">
              <w:rPr>
                <w:noProof/>
                <w:lang w:eastAsia="zh-CN"/>
              </w:rPr>
              <w:t>DC_5A-66A-66A_n260A</w:t>
            </w:r>
          </w:p>
          <w:p w14:paraId="1B61D183" w14:textId="77777777" w:rsidR="00A57699" w:rsidRPr="00E062F1" w:rsidRDefault="00A57699" w:rsidP="00A57699">
            <w:pPr>
              <w:pStyle w:val="TAC"/>
            </w:pPr>
            <w:r w:rsidRPr="00E062F1">
              <w:t>DC_5A-66A-66A_n260G</w:t>
            </w:r>
          </w:p>
          <w:p w14:paraId="12AF5B2B" w14:textId="77777777" w:rsidR="00A57699" w:rsidRPr="00E062F1" w:rsidRDefault="00A57699" w:rsidP="00A57699">
            <w:pPr>
              <w:pStyle w:val="TAC"/>
              <w:rPr>
                <w:lang w:eastAsia="fr-FR"/>
              </w:rPr>
            </w:pPr>
            <w:r w:rsidRPr="00E062F1">
              <w:t>DC_5A-66A-66A_n260H</w:t>
            </w:r>
          </w:p>
          <w:p w14:paraId="6C494C85" w14:textId="77777777" w:rsidR="00A57699" w:rsidRPr="00E062F1" w:rsidRDefault="00A57699" w:rsidP="00A57699">
            <w:pPr>
              <w:pStyle w:val="TAC"/>
              <w:rPr>
                <w:noProof/>
                <w:lang w:eastAsia="zh-CN"/>
              </w:rPr>
            </w:pPr>
            <w:r w:rsidRPr="00E062F1">
              <w:t>DC_5A-66A-66A_n260I</w:t>
            </w:r>
          </w:p>
          <w:p w14:paraId="53098A98" w14:textId="77777777" w:rsidR="00A57699" w:rsidRPr="00E062F1" w:rsidRDefault="00A57699" w:rsidP="00A57699">
            <w:pPr>
              <w:pStyle w:val="TAC"/>
              <w:rPr>
                <w:noProof/>
                <w:lang w:eastAsia="zh-CN"/>
              </w:rPr>
            </w:pPr>
            <w:r w:rsidRPr="00E062F1">
              <w:t>DC_5A-66A-66A_n260J</w:t>
            </w:r>
          </w:p>
          <w:p w14:paraId="3016C1DC" w14:textId="77777777" w:rsidR="00A57699" w:rsidRPr="00E062F1" w:rsidRDefault="00A57699" w:rsidP="00A57699">
            <w:pPr>
              <w:pStyle w:val="TAC"/>
              <w:rPr>
                <w:noProof/>
                <w:lang w:eastAsia="zh-CN"/>
              </w:rPr>
            </w:pPr>
            <w:r w:rsidRPr="00E062F1">
              <w:t>DC_5A-66A-66A_n260K</w:t>
            </w:r>
          </w:p>
          <w:p w14:paraId="7417EA30" w14:textId="77777777" w:rsidR="00A57699" w:rsidRPr="00E062F1" w:rsidRDefault="00A57699" w:rsidP="00A57699">
            <w:pPr>
              <w:pStyle w:val="TAC"/>
              <w:rPr>
                <w:noProof/>
                <w:lang w:eastAsia="zh-CN"/>
              </w:rPr>
            </w:pPr>
            <w:r w:rsidRPr="00E062F1">
              <w:t>DC_5A-66A-66A_n260L</w:t>
            </w:r>
          </w:p>
          <w:p w14:paraId="54802866" w14:textId="77777777" w:rsidR="00A57699" w:rsidRPr="00E062F1" w:rsidRDefault="00A57699" w:rsidP="00A57699">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9ABFB9" w14:textId="77777777" w:rsidR="00A57699" w:rsidRPr="00E062F1" w:rsidRDefault="00A57699" w:rsidP="00A57699">
            <w:pPr>
              <w:pStyle w:val="TAC"/>
              <w:rPr>
                <w:noProof/>
                <w:lang w:eastAsia="zh-CN"/>
              </w:rPr>
            </w:pPr>
            <w:r w:rsidRPr="00E062F1">
              <w:rPr>
                <w:noProof/>
                <w:lang w:eastAsia="zh-CN"/>
              </w:rPr>
              <w:t>DC_5A_n260A</w:t>
            </w:r>
          </w:p>
          <w:p w14:paraId="72BA00E8"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4EC803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39283" w14:textId="77777777" w:rsidR="00A57699" w:rsidRPr="00E062F1" w:rsidRDefault="00A57699" w:rsidP="00A57699">
            <w:pPr>
              <w:pStyle w:val="TAC"/>
              <w:rPr>
                <w:lang w:eastAsia="zh-CN"/>
              </w:rPr>
            </w:pPr>
            <w:r w:rsidRPr="00E062F1">
              <w:rPr>
                <w:lang w:eastAsia="zh-CN"/>
              </w:rPr>
              <w:t>DC_5A-66A_n261A</w:t>
            </w:r>
          </w:p>
          <w:p w14:paraId="1628B71C" w14:textId="77777777" w:rsidR="00A57699" w:rsidRPr="00E062F1" w:rsidRDefault="00A57699" w:rsidP="00A57699">
            <w:pPr>
              <w:pStyle w:val="TAC"/>
              <w:rPr>
                <w:lang w:eastAsia="zh-CN"/>
              </w:rPr>
            </w:pPr>
            <w:r w:rsidRPr="00E062F1">
              <w:rPr>
                <w:lang w:eastAsia="zh-CN"/>
              </w:rPr>
              <w:t>DC_5A-66A_n261I</w:t>
            </w:r>
          </w:p>
          <w:p w14:paraId="3305690A" w14:textId="77777777" w:rsidR="00A57699" w:rsidRPr="00E062F1" w:rsidRDefault="00A57699" w:rsidP="00A57699">
            <w:pPr>
              <w:pStyle w:val="TAC"/>
              <w:rPr>
                <w:lang w:eastAsia="zh-CN"/>
              </w:rPr>
            </w:pPr>
            <w:r w:rsidRPr="00E062F1">
              <w:rPr>
                <w:lang w:eastAsia="zh-CN"/>
              </w:rPr>
              <w:t>DC_5A-66A_n261J</w:t>
            </w:r>
          </w:p>
          <w:p w14:paraId="719B837D" w14:textId="77777777" w:rsidR="00A57699" w:rsidRPr="00E062F1" w:rsidRDefault="00A57699" w:rsidP="00A57699">
            <w:pPr>
              <w:pStyle w:val="TAC"/>
              <w:rPr>
                <w:lang w:eastAsia="zh-CN"/>
              </w:rPr>
            </w:pPr>
            <w:r w:rsidRPr="00E062F1">
              <w:rPr>
                <w:lang w:eastAsia="zh-CN"/>
              </w:rPr>
              <w:t>DC_5A-66A_n261K</w:t>
            </w:r>
          </w:p>
          <w:p w14:paraId="761050F6" w14:textId="77777777" w:rsidR="00A57699" w:rsidRPr="00E062F1" w:rsidRDefault="00A57699" w:rsidP="00A57699">
            <w:pPr>
              <w:pStyle w:val="TAC"/>
              <w:rPr>
                <w:lang w:eastAsia="zh-CN"/>
              </w:rPr>
            </w:pPr>
            <w:r w:rsidRPr="00E062F1">
              <w:rPr>
                <w:lang w:eastAsia="zh-CN"/>
              </w:rPr>
              <w:t>DC_5A-66A_n261L</w:t>
            </w:r>
          </w:p>
          <w:p w14:paraId="6AFEE5A0" w14:textId="77777777" w:rsidR="00A57699" w:rsidRPr="00E062F1" w:rsidRDefault="00A57699" w:rsidP="00A57699">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BC197E" w14:textId="77777777" w:rsidR="00A57699" w:rsidRPr="00E062F1" w:rsidRDefault="00A57699" w:rsidP="00A57699">
            <w:pPr>
              <w:pStyle w:val="TAC"/>
              <w:rPr>
                <w:lang w:eastAsia="zh-CN"/>
              </w:rPr>
            </w:pPr>
            <w:r w:rsidRPr="00E062F1">
              <w:rPr>
                <w:lang w:eastAsia="zh-CN"/>
              </w:rPr>
              <w:t>DC_5A_n261A</w:t>
            </w:r>
          </w:p>
          <w:p w14:paraId="7E2AE60A" w14:textId="77777777" w:rsidR="00A57699" w:rsidRPr="00E062F1" w:rsidRDefault="00A57699" w:rsidP="00A57699">
            <w:pPr>
              <w:pStyle w:val="TAC"/>
              <w:rPr>
                <w:noProof/>
                <w:lang w:eastAsia="zh-CN"/>
              </w:rPr>
            </w:pPr>
            <w:r w:rsidRPr="00E062F1">
              <w:rPr>
                <w:lang w:eastAsia="zh-CN"/>
              </w:rPr>
              <w:t>DC_66A_n261A</w:t>
            </w:r>
          </w:p>
        </w:tc>
      </w:tr>
      <w:tr w:rsidR="00A57699" w:rsidRPr="00E062F1" w14:paraId="668282E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438DDF" w14:textId="77777777" w:rsidR="00A57699" w:rsidRPr="00E062F1" w:rsidRDefault="00A57699" w:rsidP="00A57699">
            <w:pPr>
              <w:pStyle w:val="TAC"/>
              <w:rPr>
                <w:lang w:eastAsia="zh-CN"/>
              </w:rPr>
            </w:pPr>
            <w:r w:rsidRPr="00E062F1">
              <w:rPr>
                <w:lang w:eastAsia="zh-CN"/>
              </w:rPr>
              <w:t>DC_5A-66A_n261(2G)</w:t>
            </w:r>
          </w:p>
          <w:p w14:paraId="3CA690A9" w14:textId="77777777" w:rsidR="00A57699" w:rsidRPr="00E062F1" w:rsidRDefault="00A57699" w:rsidP="00A57699">
            <w:pPr>
              <w:pStyle w:val="TAC"/>
              <w:rPr>
                <w:lang w:eastAsia="zh-CN"/>
              </w:rPr>
            </w:pPr>
            <w:r w:rsidRPr="00E062F1">
              <w:rPr>
                <w:lang w:eastAsia="zh-CN"/>
              </w:rPr>
              <w:t>DC_5A-66A_n261(2H)</w:t>
            </w:r>
          </w:p>
          <w:p w14:paraId="5D086568" w14:textId="77777777" w:rsidR="00A57699" w:rsidRPr="00E062F1" w:rsidRDefault="00A57699" w:rsidP="00A57699">
            <w:pPr>
              <w:pStyle w:val="TAC"/>
              <w:rPr>
                <w:lang w:eastAsia="zh-CN"/>
              </w:rPr>
            </w:pPr>
            <w:r w:rsidRPr="00E062F1">
              <w:rPr>
                <w:lang w:eastAsia="zh-CN"/>
              </w:rPr>
              <w:t>DC_5A-66A_n261(A-G)</w:t>
            </w:r>
          </w:p>
          <w:p w14:paraId="26272199" w14:textId="77777777" w:rsidR="00A57699" w:rsidRPr="00E062F1" w:rsidRDefault="00A57699" w:rsidP="00A57699">
            <w:pPr>
              <w:pStyle w:val="TAC"/>
              <w:rPr>
                <w:lang w:eastAsia="zh-CN"/>
              </w:rPr>
            </w:pPr>
            <w:r w:rsidRPr="00E062F1">
              <w:rPr>
                <w:lang w:eastAsia="zh-CN"/>
              </w:rPr>
              <w:t>DC_5A-66A_n261(A-H)</w:t>
            </w:r>
          </w:p>
          <w:p w14:paraId="4640A3C1" w14:textId="77777777" w:rsidR="00A57699" w:rsidRPr="00E062F1" w:rsidRDefault="00A57699" w:rsidP="00A57699">
            <w:pPr>
              <w:pStyle w:val="TAC"/>
              <w:rPr>
                <w:lang w:eastAsia="zh-CN"/>
              </w:rPr>
            </w:pPr>
            <w:r w:rsidRPr="00E062F1">
              <w:rPr>
                <w:lang w:eastAsia="zh-CN"/>
              </w:rPr>
              <w:t>DC_5A-66A_n261(A-J)</w:t>
            </w:r>
          </w:p>
          <w:p w14:paraId="38D6ED4B" w14:textId="77777777" w:rsidR="00A57699" w:rsidRPr="00E062F1" w:rsidRDefault="00A57699" w:rsidP="00A57699">
            <w:pPr>
              <w:pStyle w:val="TAC"/>
              <w:rPr>
                <w:lang w:eastAsia="zh-CN"/>
              </w:rPr>
            </w:pPr>
            <w:r w:rsidRPr="00E062F1">
              <w:rPr>
                <w:lang w:eastAsia="zh-CN"/>
              </w:rPr>
              <w:t>DC_5A-66A_n261(A-K)</w:t>
            </w:r>
          </w:p>
          <w:p w14:paraId="285A2958" w14:textId="77777777" w:rsidR="00A57699" w:rsidRPr="00E062F1" w:rsidRDefault="00A57699" w:rsidP="00A57699">
            <w:pPr>
              <w:pStyle w:val="TAC"/>
              <w:rPr>
                <w:lang w:eastAsia="zh-CN"/>
              </w:rPr>
            </w:pPr>
            <w:r w:rsidRPr="00E062F1">
              <w:rPr>
                <w:lang w:eastAsia="zh-CN"/>
              </w:rPr>
              <w:t>DC_5A-66A_n261(2A-G)</w:t>
            </w:r>
          </w:p>
          <w:p w14:paraId="25F0D94E" w14:textId="77777777" w:rsidR="00A57699" w:rsidRPr="00E062F1" w:rsidRDefault="00A57699" w:rsidP="00A57699">
            <w:pPr>
              <w:pStyle w:val="TAC"/>
              <w:rPr>
                <w:lang w:eastAsia="zh-CN"/>
              </w:rPr>
            </w:pPr>
            <w:r w:rsidRPr="00E062F1">
              <w:rPr>
                <w:lang w:eastAsia="zh-CN"/>
              </w:rPr>
              <w:t>DC_5A-66A_n261(2A-H)</w:t>
            </w:r>
          </w:p>
          <w:p w14:paraId="23CD51FD" w14:textId="77777777" w:rsidR="00A57699" w:rsidRPr="00E062F1" w:rsidRDefault="00A57699" w:rsidP="00A57699">
            <w:pPr>
              <w:pStyle w:val="TAC"/>
              <w:rPr>
                <w:lang w:eastAsia="zh-CN"/>
              </w:rPr>
            </w:pPr>
            <w:r w:rsidRPr="00E062F1">
              <w:rPr>
                <w:lang w:eastAsia="zh-CN"/>
              </w:rPr>
              <w:t>DC_5A-66A_n261(2A-I)</w:t>
            </w:r>
          </w:p>
          <w:p w14:paraId="16CF29C9" w14:textId="77777777" w:rsidR="00A57699" w:rsidRPr="00E062F1" w:rsidRDefault="00A57699" w:rsidP="00A57699">
            <w:pPr>
              <w:pStyle w:val="TAC"/>
              <w:rPr>
                <w:lang w:eastAsia="zh-CN"/>
              </w:rPr>
            </w:pPr>
            <w:r w:rsidRPr="00E062F1">
              <w:rPr>
                <w:lang w:eastAsia="zh-CN"/>
              </w:rPr>
              <w:t>DC_5A-66A_n261(3A-G)</w:t>
            </w:r>
          </w:p>
          <w:p w14:paraId="2482B373" w14:textId="77777777" w:rsidR="00A57699" w:rsidRPr="00E062F1" w:rsidRDefault="00A57699" w:rsidP="00A57699">
            <w:pPr>
              <w:pStyle w:val="TAC"/>
              <w:rPr>
                <w:lang w:eastAsia="zh-CN"/>
              </w:rPr>
            </w:pPr>
            <w:r w:rsidRPr="00E062F1">
              <w:rPr>
                <w:lang w:eastAsia="zh-CN"/>
              </w:rPr>
              <w:t>DC_5A-66A_n261(G-H)</w:t>
            </w:r>
          </w:p>
          <w:p w14:paraId="452B1BCB" w14:textId="77777777" w:rsidR="00A57699" w:rsidRPr="00E062F1" w:rsidRDefault="00A57699" w:rsidP="00A57699">
            <w:pPr>
              <w:pStyle w:val="TAC"/>
              <w:rPr>
                <w:lang w:eastAsia="zh-CN"/>
              </w:rPr>
            </w:pPr>
            <w:r w:rsidRPr="00E062F1">
              <w:rPr>
                <w:lang w:eastAsia="zh-CN"/>
              </w:rPr>
              <w:t>DC_5A-66A_n261(G-I)</w:t>
            </w:r>
          </w:p>
          <w:p w14:paraId="21D60C7F" w14:textId="77777777" w:rsidR="00A57699" w:rsidRPr="00E062F1" w:rsidRDefault="00A57699" w:rsidP="00A57699">
            <w:pPr>
              <w:pStyle w:val="TAC"/>
              <w:rPr>
                <w:lang w:eastAsia="zh-CN"/>
              </w:rPr>
            </w:pPr>
            <w:r w:rsidRPr="00E062F1">
              <w:rPr>
                <w:lang w:eastAsia="zh-CN"/>
              </w:rPr>
              <w:t>DC_5A-66A_n261(G-J)</w:t>
            </w:r>
          </w:p>
          <w:p w14:paraId="2BAA1E22" w14:textId="77777777" w:rsidR="00A57699" w:rsidRPr="00E062F1" w:rsidRDefault="00A57699" w:rsidP="00A57699">
            <w:pPr>
              <w:pStyle w:val="TAC"/>
              <w:rPr>
                <w:lang w:eastAsia="zh-CN"/>
              </w:rPr>
            </w:pPr>
            <w:r w:rsidRPr="00E062F1">
              <w:rPr>
                <w:lang w:eastAsia="zh-CN"/>
              </w:rPr>
              <w:t>DC_5A-66A_n261(H-I)</w:t>
            </w:r>
          </w:p>
          <w:p w14:paraId="3852C875" w14:textId="77777777" w:rsidR="00A57699" w:rsidRPr="00E062F1" w:rsidRDefault="00A57699" w:rsidP="00A57699">
            <w:pPr>
              <w:pStyle w:val="TAC"/>
              <w:rPr>
                <w:lang w:eastAsia="zh-CN"/>
              </w:rPr>
            </w:pPr>
            <w:r w:rsidRPr="00E062F1">
              <w:rPr>
                <w:lang w:eastAsia="zh-CN"/>
              </w:rPr>
              <w:t>DC_5A-66A-66A_n261A</w:t>
            </w:r>
          </w:p>
          <w:p w14:paraId="5AE0FCA1" w14:textId="77777777" w:rsidR="00A57699" w:rsidRPr="00E062F1" w:rsidRDefault="00A57699" w:rsidP="00A57699">
            <w:pPr>
              <w:pStyle w:val="TAC"/>
              <w:rPr>
                <w:lang w:eastAsia="zh-CN"/>
              </w:rPr>
            </w:pPr>
            <w:r w:rsidRPr="00E062F1">
              <w:rPr>
                <w:lang w:eastAsia="zh-CN"/>
              </w:rPr>
              <w:t>DC_5A-66A-66A_n261I</w:t>
            </w:r>
          </w:p>
          <w:p w14:paraId="04489B50" w14:textId="77777777" w:rsidR="00A57699" w:rsidRPr="00E062F1" w:rsidRDefault="00A57699" w:rsidP="00A57699">
            <w:pPr>
              <w:pStyle w:val="TAC"/>
              <w:rPr>
                <w:lang w:eastAsia="zh-CN"/>
              </w:rPr>
            </w:pPr>
            <w:r w:rsidRPr="00E062F1">
              <w:rPr>
                <w:lang w:eastAsia="zh-CN"/>
              </w:rPr>
              <w:t>DC_5A-66A-66A_n261J</w:t>
            </w:r>
          </w:p>
          <w:p w14:paraId="707AF1F9" w14:textId="77777777" w:rsidR="00A57699" w:rsidRPr="00E062F1" w:rsidRDefault="00A57699" w:rsidP="00A57699">
            <w:pPr>
              <w:pStyle w:val="TAC"/>
              <w:rPr>
                <w:lang w:eastAsia="zh-CN"/>
              </w:rPr>
            </w:pPr>
            <w:r w:rsidRPr="00E062F1">
              <w:rPr>
                <w:lang w:eastAsia="zh-CN"/>
              </w:rPr>
              <w:t>DC_5A-66A-66A_n261K</w:t>
            </w:r>
          </w:p>
          <w:p w14:paraId="37A1DA37" w14:textId="77777777" w:rsidR="00A57699" w:rsidRPr="00E062F1" w:rsidRDefault="00A57699" w:rsidP="00A57699">
            <w:pPr>
              <w:pStyle w:val="TAC"/>
              <w:rPr>
                <w:lang w:eastAsia="zh-CN"/>
              </w:rPr>
            </w:pPr>
            <w:r w:rsidRPr="00E062F1">
              <w:rPr>
                <w:lang w:eastAsia="zh-CN"/>
              </w:rPr>
              <w:t>DC_5A-66A-66A_n261L</w:t>
            </w:r>
          </w:p>
          <w:p w14:paraId="573D3417" w14:textId="77777777" w:rsidR="00A57699" w:rsidRPr="00E062F1" w:rsidRDefault="00A57699" w:rsidP="00A57699">
            <w:pPr>
              <w:pStyle w:val="TAC"/>
              <w:rPr>
                <w:lang w:eastAsia="zh-CN"/>
              </w:rPr>
            </w:pPr>
            <w:r w:rsidRPr="00E062F1">
              <w:rPr>
                <w:lang w:eastAsia="zh-CN"/>
              </w:rPr>
              <w:t>DC_5A-66A-66A_n261M</w:t>
            </w:r>
          </w:p>
          <w:p w14:paraId="62043477" w14:textId="77777777" w:rsidR="00A57699" w:rsidRPr="00E062F1" w:rsidRDefault="00A57699" w:rsidP="00A57699">
            <w:pPr>
              <w:pStyle w:val="TAC"/>
              <w:rPr>
                <w:lang w:eastAsia="zh-CN"/>
              </w:rPr>
            </w:pPr>
            <w:r w:rsidRPr="00E062F1">
              <w:rPr>
                <w:lang w:eastAsia="zh-CN"/>
              </w:rPr>
              <w:t>DC_5A-66A-66A_n261(A-G)</w:t>
            </w:r>
          </w:p>
          <w:p w14:paraId="565D9877" w14:textId="77777777" w:rsidR="00A57699" w:rsidRPr="00E062F1" w:rsidRDefault="00A57699" w:rsidP="00A57699">
            <w:pPr>
              <w:pStyle w:val="TAC"/>
              <w:rPr>
                <w:lang w:eastAsia="zh-CN"/>
              </w:rPr>
            </w:pPr>
            <w:r w:rsidRPr="00E062F1">
              <w:rPr>
                <w:lang w:eastAsia="zh-CN"/>
              </w:rPr>
              <w:t>DC_5A-66A-66A_n261(A-H)</w:t>
            </w:r>
          </w:p>
          <w:p w14:paraId="5FAEE1E6" w14:textId="77777777" w:rsidR="00A57699" w:rsidRPr="00E062F1" w:rsidRDefault="00A57699" w:rsidP="00A57699">
            <w:pPr>
              <w:pStyle w:val="TAC"/>
              <w:rPr>
                <w:lang w:eastAsia="zh-CN"/>
              </w:rPr>
            </w:pPr>
            <w:r w:rsidRPr="00E062F1">
              <w:rPr>
                <w:lang w:eastAsia="zh-CN"/>
              </w:rPr>
              <w:t>DC_5A-66A-66A_n261(A-J)</w:t>
            </w:r>
          </w:p>
          <w:p w14:paraId="531D1822" w14:textId="77777777" w:rsidR="00A57699" w:rsidRPr="00E062F1" w:rsidRDefault="00A57699" w:rsidP="00A57699">
            <w:pPr>
              <w:pStyle w:val="TAC"/>
              <w:rPr>
                <w:lang w:eastAsia="zh-CN"/>
              </w:rPr>
            </w:pPr>
            <w:r w:rsidRPr="00E062F1">
              <w:rPr>
                <w:lang w:eastAsia="zh-CN"/>
              </w:rPr>
              <w:t>DC_5A-66A-66A_n261(A-K)</w:t>
            </w:r>
          </w:p>
          <w:p w14:paraId="1E33B98E" w14:textId="77777777" w:rsidR="00A57699" w:rsidRPr="00E062F1" w:rsidRDefault="00A57699" w:rsidP="00A57699">
            <w:pPr>
              <w:pStyle w:val="TAC"/>
              <w:rPr>
                <w:lang w:eastAsia="zh-CN"/>
              </w:rPr>
            </w:pPr>
            <w:r w:rsidRPr="00E062F1">
              <w:rPr>
                <w:lang w:eastAsia="zh-CN"/>
              </w:rPr>
              <w:t>DC_5A-66A-66A_n261(2A-G)</w:t>
            </w:r>
          </w:p>
          <w:p w14:paraId="416230F6" w14:textId="77777777" w:rsidR="00A57699" w:rsidRPr="00E062F1" w:rsidRDefault="00A57699" w:rsidP="00A57699">
            <w:pPr>
              <w:pStyle w:val="TAC"/>
              <w:rPr>
                <w:lang w:eastAsia="zh-CN"/>
              </w:rPr>
            </w:pPr>
            <w:r w:rsidRPr="00E062F1">
              <w:rPr>
                <w:lang w:eastAsia="zh-CN"/>
              </w:rPr>
              <w:t>DC_5A-66A-66A_n261(2A-H)</w:t>
            </w:r>
          </w:p>
          <w:p w14:paraId="6EFD25EE" w14:textId="77777777" w:rsidR="00A57699" w:rsidRPr="00E062F1" w:rsidRDefault="00A57699" w:rsidP="00A57699">
            <w:pPr>
              <w:pStyle w:val="TAC"/>
              <w:rPr>
                <w:lang w:eastAsia="zh-CN"/>
              </w:rPr>
            </w:pPr>
            <w:r w:rsidRPr="00E062F1">
              <w:rPr>
                <w:lang w:eastAsia="zh-CN"/>
              </w:rPr>
              <w:t>DC_5A-66A-66A_n261(2A-I)</w:t>
            </w:r>
          </w:p>
          <w:p w14:paraId="00A51021" w14:textId="77777777" w:rsidR="00A57699" w:rsidRPr="00E062F1" w:rsidRDefault="00A57699" w:rsidP="00A57699">
            <w:pPr>
              <w:pStyle w:val="TAC"/>
              <w:rPr>
                <w:lang w:eastAsia="zh-CN"/>
              </w:rPr>
            </w:pPr>
            <w:r w:rsidRPr="00E062F1">
              <w:rPr>
                <w:lang w:eastAsia="zh-CN"/>
              </w:rPr>
              <w:t>DC_5A-66A-66A_n261(3A-G)</w:t>
            </w:r>
          </w:p>
          <w:p w14:paraId="57686E6B" w14:textId="77777777" w:rsidR="00A57699" w:rsidRPr="00E062F1" w:rsidRDefault="00A57699" w:rsidP="00A57699">
            <w:pPr>
              <w:pStyle w:val="TAC"/>
              <w:rPr>
                <w:lang w:eastAsia="zh-CN"/>
              </w:rPr>
            </w:pPr>
            <w:r w:rsidRPr="00E062F1">
              <w:rPr>
                <w:lang w:eastAsia="zh-CN"/>
              </w:rPr>
              <w:t>DC_5A-66A-66A_n261(2G)</w:t>
            </w:r>
          </w:p>
          <w:p w14:paraId="5C60F40F" w14:textId="77777777" w:rsidR="00A57699" w:rsidRPr="00E062F1" w:rsidRDefault="00A57699" w:rsidP="00A57699">
            <w:pPr>
              <w:pStyle w:val="TAC"/>
              <w:rPr>
                <w:lang w:eastAsia="zh-CN"/>
              </w:rPr>
            </w:pPr>
            <w:r w:rsidRPr="00E062F1">
              <w:rPr>
                <w:lang w:eastAsia="zh-CN"/>
              </w:rPr>
              <w:t>DC_5A-66A-66A_n261(G-H)</w:t>
            </w:r>
          </w:p>
          <w:p w14:paraId="0E7FCC0D" w14:textId="77777777" w:rsidR="00A57699" w:rsidRPr="00E062F1" w:rsidRDefault="00A57699" w:rsidP="00A57699">
            <w:pPr>
              <w:pStyle w:val="TAC"/>
              <w:rPr>
                <w:lang w:eastAsia="zh-CN"/>
              </w:rPr>
            </w:pPr>
            <w:r w:rsidRPr="00E062F1">
              <w:rPr>
                <w:lang w:eastAsia="zh-CN"/>
              </w:rPr>
              <w:t>DC_5A-66A-66A_n261(G-I)</w:t>
            </w:r>
          </w:p>
          <w:p w14:paraId="57C3D814" w14:textId="77777777" w:rsidR="00A57699" w:rsidRPr="00E062F1" w:rsidRDefault="00A57699" w:rsidP="00A57699">
            <w:pPr>
              <w:pStyle w:val="TAC"/>
              <w:rPr>
                <w:lang w:eastAsia="zh-CN"/>
              </w:rPr>
            </w:pPr>
            <w:r w:rsidRPr="00E062F1">
              <w:rPr>
                <w:lang w:eastAsia="zh-CN"/>
              </w:rPr>
              <w:t>DC_5A-66A-66A_n261(G-J)</w:t>
            </w:r>
          </w:p>
          <w:p w14:paraId="0F454A70" w14:textId="77777777" w:rsidR="00A57699" w:rsidRPr="00E062F1" w:rsidRDefault="00A57699" w:rsidP="00A57699">
            <w:pPr>
              <w:pStyle w:val="TAC"/>
              <w:rPr>
                <w:lang w:eastAsia="zh-CN"/>
              </w:rPr>
            </w:pPr>
            <w:r w:rsidRPr="00E062F1">
              <w:rPr>
                <w:lang w:eastAsia="zh-CN"/>
              </w:rPr>
              <w:t>DC_5A-66A-66A_n261(2H)</w:t>
            </w:r>
          </w:p>
          <w:p w14:paraId="704575FD" w14:textId="77777777" w:rsidR="00A57699" w:rsidRPr="00E062F1" w:rsidRDefault="00A57699" w:rsidP="00A57699">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CC59CE" w14:textId="77777777" w:rsidR="00A57699" w:rsidRPr="00E062F1" w:rsidRDefault="00A57699" w:rsidP="00A57699">
            <w:pPr>
              <w:pStyle w:val="TAC"/>
              <w:rPr>
                <w:lang w:eastAsia="zh-CN"/>
              </w:rPr>
            </w:pPr>
            <w:r w:rsidRPr="00E062F1">
              <w:rPr>
                <w:lang w:eastAsia="zh-CN"/>
              </w:rPr>
              <w:t>DC_5A_n261A</w:t>
            </w:r>
          </w:p>
          <w:p w14:paraId="419E0715" w14:textId="77777777" w:rsidR="00A57699" w:rsidRPr="00E062F1" w:rsidRDefault="00A57699" w:rsidP="00A57699">
            <w:pPr>
              <w:pStyle w:val="TAC"/>
              <w:rPr>
                <w:noProof/>
                <w:lang w:eastAsia="zh-CN"/>
              </w:rPr>
            </w:pPr>
            <w:r w:rsidRPr="00E062F1">
              <w:rPr>
                <w:lang w:eastAsia="zh-CN"/>
              </w:rPr>
              <w:t>DC_66A_n261A</w:t>
            </w:r>
          </w:p>
        </w:tc>
      </w:tr>
      <w:tr w:rsidR="00A57699" w:rsidRPr="00E062F1" w14:paraId="4BFDE9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E49C54" w14:textId="77777777" w:rsidR="00A57699" w:rsidRPr="00E062F1" w:rsidRDefault="00A57699" w:rsidP="00A57699">
            <w:pPr>
              <w:pStyle w:val="TAC"/>
              <w:rPr>
                <w:lang w:eastAsia="zh-CN"/>
              </w:rPr>
            </w:pPr>
            <w:r w:rsidRPr="00E062F1">
              <w:rPr>
                <w:lang w:eastAsia="zh-CN"/>
              </w:rPr>
              <w:t>DC_5A-66A_n261(A-G)</w:t>
            </w:r>
          </w:p>
          <w:p w14:paraId="584E1622" w14:textId="77777777" w:rsidR="00A57699" w:rsidRPr="00E062F1" w:rsidRDefault="00A57699" w:rsidP="00A57699">
            <w:pPr>
              <w:pStyle w:val="TAC"/>
              <w:rPr>
                <w:lang w:eastAsia="zh-CN"/>
              </w:rPr>
            </w:pPr>
            <w:r w:rsidRPr="00E062F1">
              <w:rPr>
                <w:lang w:eastAsia="zh-CN"/>
              </w:rPr>
              <w:t>DC_5A-66A_n261(2A-G)</w:t>
            </w:r>
          </w:p>
          <w:p w14:paraId="46B40B77" w14:textId="77777777" w:rsidR="00A57699" w:rsidRPr="00E062F1" w:rsidRDefault="00A57699" w:rsidP="00A57699">
            <w:pPr>
              <w:pStyle w:val="TAC"/>
              <w:rPr>
                <w:lang w:eastAsia="zh-CN"/>
              </w:rPr>
            </w:pPr>
            <w:r w:rsidRPr="00E062F1">
              <w:rPr>
                <w:lang w:eastAsia="zh-CN"/>
              </w:rPr>
              <w:t>DC_5A-66A_n261(3A-G)</w:t>
            </w:r>
          </w:p>
          <w:p w14:paraId="0428AA67" w14:textId="77777777" w:rsidR="00A57699" w:rsidRPr="00E062F1" w:rsidRDefault="00A57699" w:rsidP="00A57699">
            <w:pPr>
              <w:pStyle w:val="TAC"/>
              <w:rPr>
                <w:lang w:eastAsia="zh-CN"/>
              </w:rPr>
            </w:pPr>
            <w:r w:rsidRPr="00E062F1">
              <w:rPr>
                <w:lang w:eastAsia="zh-CN"/>
              </w:rPr>
              <w:t>DC_5A-66A_n261(2G)</w:t>
            </w:r>
          </w:p>
          <w:p w14:paraId="271DE08D" w14:textId="77777777" w:rsidR="00A57699" w:rsidRPr="00E062F1" w:rsidRDefault="00A57699" w:rsidP="00A57699">
            <w:pPr>
              <w:pStyle w:val="TAC"/>
              <w:rPr>
                <w:lang w:eastAsia="zh-CN"/>
              </w:rPr>
            </w:pPr>
            <w:r w:rsidRPr="00E062F1">
              <w:rPr>
                <w:lang w:eastAsia="zh-CN"/>
              </w:rPr>
              <w:t>DC_5A-66A-66A_n261(A-G)</w:t>
            </w:r>
          </w:p>
          <w:p w14:paraId="403C3E5D" w14:textId="77777777" w:rsidR="00A57699" w:rsidRPr="00E062F1" w:rsidRDefault="00A57699" w:rsidP="00A57699">
            <w:pPr>
              <w:pStyle w:val="TAC"/>
              <w:rPr>
                <w:lang w:eastAsia="zh-CN"/>
              </w:rPr>
            </w:pPr>
            <w:r w:rsidRPr="00E062F1">
              <w:rPr>
                <w:lang w:eastAsia="zh-CN"/>
              </w:rPr>
              <w:t>DC_5A-66A-66A_n261(2A-G)</w:t>
            </w:r>
          </w:p>
          <w:p w14:paraId="62315804" w14:textId="77777777" w:rsidR="00A57699" w:rsidRPr="00E062F1" w:rsidRDefault="00A57699" w:rsidP="00A57699">
            <w:pPr>
              <w:pStyle w:val="TAC"/>
              <w:rPr>
                <w:lang w:eastAsia="zh-CN"/>
              </w:rPr>
            </w:pPr>
            <w:r w:rsidRPr="00E062F1">
              <w:rPr>
                <w:lang w:eastAsia="zh-CN"/>
              </w:rPr>
              <w:t>DC_5A-66A-66A_n261(3A-G)</w:t>
            </w:r>
          </w:p>
          <w:p w14:paraId="1A0A7051" w14:textId="77777777" w:rsidR="00A57699" w:rsidRPr="00E062F1" w:rsidRDefault="00A57699" w:rsidP="00A57699">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838541" w14:textId="77777777" w:rsidR="00A57699" w:rsidRPr="00E062F1" w:rsidRDefault="00A57699" w:rsidP="00A57699">
            <w:pPr>
              <w:pStyle w:val="TAC"/>
              <w:rPr>
                <w:lang w:eastAsia="zh-CN"/>
              </w:rPr>
            </w:pPr>
            <w:r w:rsidRPr="00E062F1">
              <w:rPr>
                <w:lang w:eastAsia="zh-CN"/>
              </w:rPr>
              <w:t>DC_5A_n261G</w:t>
            </w:r>
          </w:p>
          <w:p w14:paraId="599BE06F" w14:textId="77777777" w:rsidR="00A57699" w:rsidRPr="00E062F1" w:rsidRDefault="00A57699" w:rsidP="00A57699">
            <w:pPr>
              <w:pStyle w:val="TAC"/>
              <w:rPr>
                <w:rFonts w:cs="Arial"/>
                <w:color w:val="000000"/>
                <w:szCs w:val="18"/>
                <w:lang w:eastAsia="zh-CN"/>
              </w:rPr>
            </w:pPr>
            <w:r w:rsidRPr="00E062F1">
              <w:rPr>
                <w:lang w:eastAsia="zh-CN"/>
              </w:rPr>
              <w:t>DC_66A_n261G</w:t>
            </w:r>
          </w:p>
        </w:tc>
      </w:tr>
      <w:tr w:rsidR="00A57699" w:rsidRPr="00E062F1" w14:paraId="0B5180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F971A6" w14:textId="77777777" w:rsidR="00A57699" w:rsidRPr="00E062F1" w:rsidRDefault="00A57699" w:rsidP="00A57699">
            <w:pPr>
              <w:pStyle w:val="TAC"/>
              <w:rPr>
                <w:lang w:eastAsia="zh-CN"/>
              </w:rPr>
            </w:pPr>
            <w:r w:rsidRPr="00E062F1">
              <w:rPr>
                <w:lang w:eastAsia="zh-CN"/>
              </w:rPr>
              <w:t>DC_5A-66A_n261(A-H)</w:t>
            </w:r>
          </w:p>
          <w:p w14:paraId="0A89E02C" w14:textId="77777777" w:rsidR="00A57699" w:rsidRPr="00E062F1" w:rsidRDefault="00A57699" w:rsidP="00A57699">
            <w:pPr>
              <w:pStyle w:val="TAC"/>
              <w:rPr>
                <w:lang w:eastAsia="zh-CN"/>
              </w:rPr>
            </w:pPr>
            <w:r w:rsidRPr="00E062F1">
              <w:rPr>
                <w:lang w:eastAsia="zh-CN"/>
              </w:rPr>
              <w:t>DC_5A-66A_n261(2A-H)</w:t>
            </w:r>
          </w:p>
          <w:p w14:paraId="6669BCEB" w14:textId="77777777" w:rsidR="00A57699" w:rsidRPr="00E062F1" w:rsidRDefault="00A57699" w:rsidP="00A57699">
            <w:pPr>
              <w:pStyle w:val="TAC"/>
              <w:rPr>
                <w:lang w:eastAsia="zh-CN"/>
              </w:rPr>
            </w:pPr>
            <w:r w:rsidRPr="00E062F1">
              <w:rPr>
                <w:lang w:eastAsia="zh-CN"/>
              </w:rPr>
              <w:t>DC_5A-66A_n261(G-H)</w:t>
            </w:r>
          </w:p>
          <w:p w14:paraId="01816169" w14:textId="77777777" w:rsidR="00A57699" w:rsidRPr="00E062F1" w:rsidRDefault="00A57699" w:rsidP="00A57699">
            <w:pPr>
              <w:pStyle w:val="TAC"/>
              <w:rPr>
                <w:lang w:eastAsia="zh-CN"/>
              </w:rPr>
            </w:pPr>
            <w:r w:rsidRPr="00E062F1">
              <w:rPr>
                <w:lang w:eastAsia="zh-CN"/>
              </w:rPr>
              <w:t>DC_5A-66A_n261(2H)</w:t>
            </w:r>
          </w:p>
          <w:p w14:paraId="5B82AB0C" w14:textId="77777777" w:rsidR="00A57699" w:rsidRPr="00E062F1" w:rsidRDefault="00A57699" w:rsidP="00A57699">
            <w:pPr>
              <w:pStyle w:val="TAC"/>
              <w:rPr>
                <w:lang w:eastAsia="zh-CN"/>
              </w:rPr>
            </w:pPr>
            <w:r w:rsidRPr="00E062F1">
              <w:rPr>
                <w:lang w:eastAsia="zh-CN"/>
              </w:rPr>
              <w:t>DC_5A-66A-66A_n261(A-H)</w:t>
            </w:r>
          </w:p>
          <w:p w14:paraId="3EE8C427" w14:textId="77777777" w:rsidR="00A57699" w:rsidRPr="00E062F1" w:rsidRDefault="00A57699" w:rsidP="00A57699">
            <w:pPr>
              <w:pStyle w:val="TAC"/>
              <w:rPr>
                <w:lang w:eastAsia="zh-CN"/>
              </w:rPr>
            </w:pPr>
            <w:r w:rsidRPr="00E062F1">
              <w:rPr>
                <w:lang w:eastAsia="zh-CN"/>
              </w:rPr>
              <w:t>DC_5A-66A-66A_n261(2A-H)</w:t>
            </w:r>
          </w:p>
          <w:p w14:paraId="02B9D47A" w14:textId="77777777" w:rsidR="00A57699" w:rsidRPr="00E062F1" w:rsidRDefault="00A57699" w:rsidP="00A57699">
            <w:pPr>
              <w:pStyle w:val="TAC"/>
              <w:rPr>
                <w:lang w:eastAsia="zh-CN"/>
              </w:rPr>
            </w:pPr>
            <w:r w:rsidRPr="00E062F1">
              <w:rPr>
                <w:lang w:eastAsia="zh-CN"/>
              </w:rPr>
              <w:t>DC_5A-66A-66A_n261(G-H)</w:t>
            </w:r>
          </w:p>
          <w:p w14:paraId="2E190AA9" w14:textId="77777777" w:rsidR="00A57699" w:rsidRPr="00E062F1" w:rsidRDefault="00A57699" w:rsidP="00A57699">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BAD409" w14:textId="77777777" w:rsidR="00A57699" w:rsidRPr="00E062F1" w:rsidRDefault="00A57699" w:rsidP="00A57699">
            <w:pPr>
              <w:pStyle w:val="TAC"/>
              <w:rPr>
                <w:lang w:eastAsia="zh-CN"/>
              </w:rPr>
            </w:pPr>
            <w:r w:rsidRPr="00E062F1">
              <w:rPr>
                <w:lang w:eastAsia="zh-CN"/>
              </w:rPr>
              <w:t>DC_5A_n261H</w:t>
            </w:r>
          </w:p>
          <w:p w14:paraId="47651132" w14:textId="77777777" w:rsidR="00A57699" w:rsidRPr="00E062F1" w:rsidRDefault="00A57699" w:rsidP="00A57699">
            <w:pPr>
              <w:pStyle w:val="TAC"/>
              <w:rPr>
                <w:rFonts w:cs="Arial"/>
                <w:color w:val="000000"/>
                <w:szCs w:val="18"/>
                <w:lang w:eastAsia="zh-CN"/>
              </w:rPr>
            </w:pPr>
            <w:r w:rsidRPr="00E062F1">
              <w:rPr>
                <w:lang w:eastAsia="zh-CN"/>
              </w:rPr>
              <w:t>DC_66A_n261H</w:t>
            </w:r>
          </w:p>
        </w:tc>
      </w:tr>
      <w:tr w:rsidR="00A57699" w:rsidRPr="00E062F1" w14:paraId="387FF3D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B3312F" w14:textId="77777777" w:rsidR="00A57699" w:rsidRPr="00E062F1" w:rsidRDefault="00A57699" w:rsidP="00A57699">
            <w:pPr>
              <w:pStyle w:val="TAC"/>
              <w:rPr>
                <w:lang w:eastAsia="zh-CN"/>
              </w:rPr>
            </w:pPr>
            <w:r w:rsidRPr="00E062F1">
              <w:rPr>
                <w:lang w:eastAsia="zh-CN"/>
              </w:rPr>
              <w:t>DC_5A-66A_n261I</w:t>
            </w:r>
          </w:p>
          <w:p w14:paraId="0572A88D" w14:textId="77777777" w:rsidR="00A57699" w:rsidRPr="00E062F1" w:rsidRDefault="00A57699" w:rsidP="00A57699">
            <w:pPr>
              <w:pStyle w:val="TAC"/>
              <w:rPr>
                <w:lang w:eastAsia="zh-CN"/>
              </w:rPr>
            </w:pPr>
            <w:r w:rsidRPr="00E062F1">
              <w:rPr>
                <w:lang w:eastAsia="zh-CN"/>
              </w:rPr>
              <w:t>DC_5A-66A_n261J</w:t>
            </w:r>
          </w:p>
          <w:p w14:paraId="1AB8DFD9" w14:textId="77777777" w:rsidR="00A57699" w:rsidRPr="00E062F1" w:rsidRDefault="00A57699" w:rsidP="00A57699">
            <w:pPr>
              <w:pStyle w:val="TAC"/>
              <w:rPr>
                <w:lang w:eastAsia="zh-CN"/>
              </w:rPr>
            </w:pPr>
            <w:r w:rsidRPr="00E062F1">
              <w:rPr>
                <w:lang w:eastAsia="zh-CN"/>
              </w:rPr>
              <w:t>DC_5A-66A_n261K</w:t>
            </w:r>
          </w:p>
          <w:p w14:paraId="41704B45" w14:textId="77777777" w:rsidR="00A57699" w:rsidRPr="00E062F1" w:rsidRDefault="00A57699" w:rsidP="00A57699">
            <w:pPr>
              <w:pStyle w:val="TAC"/>
              <w:rPr>
                <w:lang w:eastAsia="zh-CN"/>
              </w:rPr>
            </w:pPr>
            <w:r w:rsidRPr="00E062F1">
              <w:rPr>
                <w:lang w:eastAsia="zh-CN"/>
              </w:rPr>
              <w:t>DC_5A-66A_n261L</w:t>
            </w:r>
          </w:p>
          <w:p w14:paraId="0C045BD4" w14:textId="77777777" w:rsidR="00A57699" w:rsidRPr="00E062F1" w:rsidRDefault="00A57699" w:rsidP="00A57699">
            <w:pPr>
              <w:pStyle w:val="TAC"/>
              <w:rPr>
                <w:lang w:eastAsia="zh-CN"/>
              </w:rPr>
            </w:pPr>
            <w:r w:rsidRPr="00E062F1">
              <w:rPr>
                <w:lang w:eastAsia="zh-CN"/>
              </w:rPr>
              <w:t>DC_5A-66A_n261M</w:t>
            </w:r>
          </w:p>
          <w:p w14:paraId="1E438B9D" w14:textId="77777777" w:rsidR="00A57699" w:rsidRPr="00E062F1" w:rsidRDefault="00A57699" w:rsidP="00A57699">
            <w:pPr>
              <w:pStyle w:val="TAC"/>
              <w:rPr>
                <w:lang w:eastAsia="zh-CN"/>
              </w:rPr>
            </w:pPr>
            <w:r w:rsidRPr="00E062F1">
              <w:rPr>
                <w:lang w:eastAsia="zh-CN"/>
              </w:rPr>
              <w:t>DC_5A-66A-66A_n261I</w:t>
            </w:r>
          </w:p>
          <w:p w14:paraId="204FD756" w14:textId="77777777" w:rsidR="00A57699" w:rsidRPr="00E062F1" w:rsidRDefault="00A57699" w:rsidP="00A57699">
            <w:pPr>
              <w:pStyle w:val="TAC"/>
              <w:rPr>
                <w:lang w:eastAsia="zh-CN"/>
              </w:rPr>
            </w:pPr>
            <w:r w:rsidRPr="00E062F1">
              <w:rPr>
                <w:lang w:eastAsia="zh-CN"/>
              </w:rPr>
              <w:t>DC_5A-66A-66A_n261J</w:t>
            </w:r>
          </w:p>
          <w:p w14:paraId="3204B4CB" w14:textId="77777777" w:rsidR="00A57699" w:rsidRPr="00E062F1" w:rsidRDefault="00A57699" w:rsidP="00A57699">
            <w:pPr>
              <w:pStyle w:val="TAC"/>
              <w:rPr>
                <w:lang w:eastAsia="zh-CN"/>
              </w:rPr>
            </w:pPr>
            <w:r w:rsidRPr="00E062F1">
              <w:rPr>
                <w:lang w:eastAsia="zh-CN"/>
              </w:rPr>
              <w:t>DC_5A-66A-66A_n261K</w:t>
            </w:r>
          </w:p>
          <w:p w14:paraId="79988C36" w14:textId="77777777" w:rsidR="00A57699" w:rsidRPr="00E062F1" w:rsidRDefault="00A57699" w:rsidP="00A57699">
            <w:pPr>
              <w:pStyle w:val="TAC"/>
              <w:rPr>
                <w:lang w:eastAsia="zh-CN"/>
              </w:rPr>
            </w:pPr>
            <w:r w:rsidRPr="00E062F1">
              <w:rPr>
                <w:lang w:eastAsia="zh-CN"/>
              </w:rPr>
              <w:t>DC_5A-66A-66A_n261L</w:t>
            </w:r>
          </w:p>
          <w:p w14:paraId="6C47E3DB" w14:textId="77777777" w:rsidR="00A57699" w:rsidRPr="00E062F1" w:rsidRDefault="00A57699" w:rsidP="00A57699">
            <w:pPr>
              <w:pStyle w:val="TAC"/>
              <w:rPr>
                <w:lang w:eastAsia="zh-CN"/>
              </w:rPr>
            </w:pPr>
            <w:r w:rsidRPr="00E062F1">
              <w:rPr>
                <w:lang w:eastAsia="zh-CN"/>
              </w:rPr>
              <w:t>DC_5A-66A-66A_n261M</w:t>
            </w:r>
          </w:p>
          <w:p w14:paraId="1CFD4CA9" w14:textId="77777777" w:rsidR="00A57699" w:rsidRPr="00E062F1" w:rsidRDefault="00A57699" w:rsidP="00A57699">
            <w:pPr>
              <w:pStyle w:val="TAC"/>
              <w:rPr>
                <w:lang w:eastAsia="zh-CN"/>
              </w:rPr>
            </w:pPr>
            <w:r w:rsidRPr="00E062F1">
              <w:rPr>
                <w:lang w:eastAsia="zh-CN"/>
              </w:rPr>
              <w:t>DC_5A-66A_n261(A-J)</w:t>
            </w:r>
          </w:p>
          <w:p w14:paraId="3C72ABDD" w14:textId="77777777" w:rsidR="00A57699" w:rsidRPr="00E062F1" w:rsidRDefault="00A57699" w:rsidP="00A57699">
            <w:pPr>
              <w:pStyle w:val="TAC"/>
              <w:rPr>
                <w:lang w:eastAsia="zh-CN"/>
              </w:rPr>
            </w:pPr>
            <w:r w:rsidRPr="00E062F1">
              <w:rPr>
                <w:lang w:eastAsia="zh-CN"/>
              </w:rPr>
              <w:t>DC_5A-66A_n261(A-K)</w:t>
            </w:r>
          </w:p>
          <w:p w14:paraId="1638072B" w14:textId="77777777" w:rsidR="00A57699" w:rsidRPr="00E062F1" w:rsidRDefault="00A57699" w:rsidP="00A57699">
            <w:pPr>
              <w:pStyle w:val="TAC"/>
              <w:rPr>
                <w:lang w:eastAsia="zh-CN"/>
              </w:rPr>
            </w:pPr>
            <w:r w:rsidRPr="00E062F1">
              <w:rPr>
                <w:lang w:eastAsia="zh-CN"/>
              </w:rPr>
              <w:t>DC_5A-66A_n261(2A-I)</w:t>
            </w:r>
          </w:p>
          <w:p w14:paraId="7E77B3D7" w14:textId="77777777" w:rsidR="00A57699" w:rsidRPr="00E062F1" w:rsidRDefault="00A57699" w:rsidP="00A57699">
            <w:pPr>
              <w:pStyle w:val="TAC"/>
              <w:rPr>
                <w:lang w:eastAsia="zh-CN"/>
              </w:rPr>
            </w:pPr>
            <w:r w:rsidRPr="00E062F1">
              <w:rPr>
                <w:lang w:eastAsia="zh-CN"/>
              </w:rPr>
              <w:t>DC_5A-66A_n261(G-I)</w:t>
            </w:r>
          </w:p>
          <w:p w14:paraId="513B3A49" w14:textId="77777777" w:rsidR="00A57699" w:rsidRPr="00E062F1" w:rsidRDefault="00A57699" w:rsidP="00A57699">
            <w:pPr>
              <w:pStyle w:val="TAC"/>
              <w:rPr>
                <w:lang w:eastAsia="zh-CN"/>
              </w:rPr>
            </w:pPr>
            <w:r w:rsidRPr="00E062F1">
              <w:rPr>
                <w:lang w:eastAsia="zh-CN"/>
              </w:rPr>
              <w:t>DC_5A-66A_n261(G-J)</w:t>
            </w:r>
          </w:p>
          <w:p w14:paraId="6837F409" w14:textId="77777777" w:rsidR="00A57699" w:rsidRPr="00E062F1" w:rsidRDefault="00A57699" w:rsidP="00A57699">
            <w:pPr>
              <w:pStyle w:val="TAC"/>
              <w:rPr>
                <w:lang w:eastAsia="zh-CN"/>
              </w:rPr>
            </w:pPr>
            <w:r w:rsidRPr="00E062F1">
              <w:rPr>
                <w:lang w:eastAsia="zh-CN"/>
              </w:rPr>
              <w:t>DC_5A-66A_n261(H-I)</w:t>
            </w:r>
          </w:p>
          <w:p w14:paraId="4599DE3A" w14:textId="77777777" w:rsidR="00A57699" w:rsidRPr="00E062F1" w:rsidRDefault="00A57699" w:rsidP="00A57699">
            <w:pPr>
              <w:pStyle w:val="TAC"/>
              <w:rPr>
                <w:lang w:eastAsia="zh-CN"/>
              </w:rPr>
            </w:pPr>
            <w:r w:rsidRPr="00E062F1">
              <w:rPr>
                <w:lang w:eastAsia="zh-CN"/>
              </w:rPr>
              <w:t>DC_5A-66A-66A_n261(A-J)</w:t>
            </w:r>
          </w:p>
          <w:p w14:paraId="3AEF328F" w14:textId="77777777" w:rsidR="00A57699" w:rsidRPr="00E062F1" w:rsidRDefault="00A57699" w:rsidP="00A57699">
            <w:pPr>
              <w:pStyle w:val="TAC"/>
              <w:rPr>
                <w:lang w:eastAsia="zh-CN"/>
              </w:rPr>
            </w:pPr>
            <w:r w:rsidRPr="00E062F1">
              <w:rPr>
                <w:lang w:eastAsia="zh-CN"/>
              </w:rPr>
              <w:t>DC_5A-66A-66A_n261(A-K)</w:t>
            </w:r>
          </w:p>
          <w:p w14:paraId="0573697A" w14:textId="77777777" w:rsidR="00A57699" w:rsidRPr="00E062F1" w:rsidRDefault="00A57699" w:rsidP="00A57699">
            <w:pPr>
              <w:pStyle w:val="TAC"/>
              <w:rPr>
                <w:lang w:eastAsia="zh-CN"/>
              </w:rPr>
            </w:pPr>
            <w:r w:rsidRPr="00E062F1">
              <w:rPr>
                <w:lang w:eastAsia="zh-CN"/>
              </w:rPr>
              <w:t>DC_5A-66A-66A_n261(2A-I)</w:t>
            </w:r>
          </w:p>
          <w:p w14:paraId="37A21269" w14:textId="77777777" w:rsidR="00A57699" w:rsidRPr="00E062F1" w:rsidRDefault="00A57699" w:rsidP="00A57699">
            <w:pPr>
              <w:pStyle w:val="TAC"/>
              <w:rPr>
                <w:lang w:eastAsia="zh-CN"/>
              </w:rPr>
            </w:pPr>
            <w:r w:rsidRPr="00E062F1">
              <w:rPr>
                <w:lang w:eastAsia="zh-CN"/>
              </w:rPr>
              <w:t>DC_5A-66A-66A_n261(G-I)</w:t>
            </w:r>
          </w:p>
          <w:p w14:paraId="5FA91C9C" w14:textId="77777777" w:rsidR="00A57699" w:rsidRPr="00E062F1" w:rsidRDefault="00A57699" w:rsidP="00A57699">
            <w:pPr>
              <w:pStyle w:val="TAC"/>
              <w:rPr>
                <w:lang w:eastAsia="zh-CN"/>
              </w:rPr>
            </w:pPr>
            <w:r w:rsidRPr="00E062F1">
              <w:rPr>
                <w:lang w:eastAsia="zh-CN"/>
              </w:rPr>
              <w:t>DC_5A-66A-66A_n261(G-J)</w:t>
            </w:r>
          </w:p>
          <w:p w14:paraId="75BB7E09" w14:textId="77777777" w:rsidR="00A57699" w:rsidRPr="00E062F1" w:rsidRDefault="00A57699" w:rsidP="00A57699">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F18A8" w14:textId="77777777" w:rsidR="00A57699" w:rsidRPr="00E062F1" w:rsidRDefault="00A57699" w:rsidP="00A57699">
            <w:pPr>
              <w:pStyle w:val="TAC"/>
              <w:rPr>
                <w:lang w:eastAsia="zh-CN"/>
              </w:rPr>
            </w:pPr>
            <w:r w:rsidRPr="00E062F1">
              <w:rPr>
                <w:lang w:eastAsia="zh-CN"/>
              </w:rPr>
              <w:t>DC_5A_n261I</w:t>
            </w:r>
          </w:p>
          <w:p w14:paraId="6DC1A265" w14:textId="77777777" w:rsidR="00A57699" w:rsidRPr="00E062F1" w:rsidRDefault="00A57699" w:rsidP="00A57699">
            <w:pPr>
              <w:pStyle w:val="TAC"/>
              <w:rPr>
                <w:rFonts w:cs="Arial"/>
                <w:color w:val="000000"/>
                <w:szCs w:val="18"/>
                <w:lang w:eastAsia="zh-CN"/>
              </w:rPr>
            </w:pPr>
            <w:r w:rsidRPr="00E062F1">
              <w:rPr>
                <w:lang w:eastAsia="zh-CN"/>
              </w:rPr>
              <w:t>DC_66A_n261I</w:t>
            </w:r>
          </w:p>
        </w:tc>
      </w:tr>
      <w:tr w:rsidR="00A57699" w:rsidRPr="00E062F1" w14:paraId="0D18EDB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B9DEAA" w14:textId="77777777" w:rsidR="00A57699" w:rsidRPr="00E062F1" w:rsidRDefault="00A57699" w:rsidP="00A57699">
            <w:pPr>
              <w:pStyle w:val="TAC"/>
              <w:rPr>
                <w:lang w:eastAsia="zh-CN"/>
              </w:rPr>
            </w:pPr>
            <w:r w:rsidRPr="00E062F1">
              <w:rPr>
                <w:rFonts w:cs="Arial"/>
                <w:lang w:eastAsia="ja-JP"/>
              </w:rPr>
              <w:t>DC_11A-18A_n257</w:t>
            </w:r>
            <w:r w:rsidRPr="00E062F1">
              <w:rPr>
                <w:rFonts w:cs="Arial"/>
                <w:lang w:eastAsia="zh-CN"/>
              </w:rPr>
              <w:t>A</w:t>
            </w:r>
          </w:p>
          <w:p w14:paraId="389FE0A6" w14:textId="77777777" w:rsidR="00A57699" w:rsidRPr="00E062F1" w:rsidRDefault="00A57699" w:rsidP="00A57699">
            <w:pPr>
              <w:pStyle w:val="TAC"/>
              <w:rPr>
                <w:rFonts w:cs="Arial"/>
                <w:lang w:eastAsia="zh-CN"/>
              </w:rPr>
            </w:pPr>
            <w:r w:rsidRPr="00E062F1">
              <w:rPr>
                <w:rFonts w:cs="Arial"/>
                <w:lang w:eastAsia="ja-JP"/>
              </w:rPr>
              <w:t>DC_11A-18A_n257</w:t>
            </w:r>
            <w:r w:rsidRPr="00E062F1">
              <w:rPr>
                <w:rFonts w:cs="Arial"/>
                <w:lang w:eastAsia="zh-CN"/>
              </w:rPr>
              <w:t>G</w:t>
            </w:r>
          </w:p>
          <w:p w14:paraId="6879FF51" w14:textId="77777777" w:rsidR="00A57699" w:rsidRPr="00E062F1" w:rsidRDefault="00A57699" w:rsidP="00A57699">
            <w:pPr>
              <w:pStyle w:val="TAC"/>
              <w:rPr>
                <w:rFonts w:cs="Arial"/>
                <w:lang w:eastAsia="zh-CN"/>
              </w:rPr>
            </w:pPr>
            <w:r w:rsidRPr="00E062F1">
              <w:rPr>
                <w:rFonts w:cs="Arial"/>
                <w:lang w:eastAsia="ja-JP"/>
              </w:rPr>
              <w:t>DC_11A-18A_n257</w:t>
            </w:r>
            <w:r w:rsidRPr="00E062F1">
              <w:rPr>
                <w:rFonts w:cs="Arial"/>
                <w:lang w:eastAsia="zh-CN"/>
              </w:rPr>
              <w:t>H</w:t>
            </w:r>
          </w:p>
          <w:p w14:paraId="2B44BD6A" w14:textId="77777777" w:rsidR="00A57699" w:rsidRPr="00E062F1" w:rsidRDefault="00A57699" w:rsidP="00A57699">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235012" w14:textId="77777777" w:rsidR="00A57699" w:rsidRPr="00E062F1" w:rsidRDefault="00A57699" w:rsidP="00A57699">
            <w:pPr>
              <w:pStyle w:val="TAC"/>
              <w:rPr>
                <w:lang w:eastAsia="zh-CN"/>
              </w:rPr>
            </w:pPr>
            <w:r w:rsidRPr="00E062F1">
              <w:rPr>
                <w:lang w:eastAsia="ja-JP"/>
              </w:rPr>
              <w:t>DC_1</w:t>
            </w:r>
            <w:r w:rsidRPr="00E062F1">
              <w:rPr>
                <w:lang w:eastAsia="zh-CN"/>
              </w:rPr>
              <w:t>1</w:t>
            </w:r>
            <w:r w:rsidRPr="00E062F1">
              <w:rPr>
                <w:lang w:eastAsia="ja-JP"/>
              </w:rPr>
              <w:t>A_n257A</w:t>
            </w:r>
          </w:p>
          <w:p w14:paraId="70C37DBB" w14:textId="77777777" w:rsidR="00A57699" w:rsidRPr="00E062F1" w:rsidRDefault="00A57699" w:rsidP="00A57699">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16BB5BCF" w14:textId="77777777" w:rsidR="00A57699" w:rsidRPr="00E062F1" w:rsidRDefault="00A57699" w:rsidP="00A57699">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CBDC4D4" w14:textId="77777777" w:rsidR="00A57699" w:rsidRPr="00E062F1" w:rsidRDefault="00A57699" w:rsidP="00A57699">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0734CE70"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A_n257A</w:t>
            </w:r>
          </w:p>
          <w:p w14:paraId="0FE054DD"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2C246247"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ADAF5EB"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A57699" w:rsidRPr="00E062F1" w14:paraId="798212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649246"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DC_13A-66A-66A_n260A</w:t>
            </w:r>
          </w:p>
          <w:p w14:paraId="7D4C468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DC_13A-66A-66A_n260G</w:t>
            </w:r>
          </w:p>
          <w:p w14:paraId="723A33E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DC_13A-66A-66A_n260H</w:t>
            </w:r>
          </w:p>
          <w:p w14:paraId="3DE63229"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DC_13A-66A-66A_n260I</w:t>
            </w:r>
          </w:p>
          <w:p w14:paraId="431F1182"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DC_13A-66A-66A_n260J</w:t>
            </w:r>
          </w:p>
          <w:p w14:paraId="19EF6E1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DC_13A-66A-66A_n260K</w:t>
            </w:r>
          </w:p>
          <w:p w14:paraId="115E1A6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DC_13A-66A-66A_n260L</w:t>
            </w:r>
          </w:p>
          <w:p w14:paraId="6226C86A" w14:textId="77777777" w:rsidR="00A57699" w:rsidRPr="00E062F1" w:rsidRDefault="00A57699" w:rsidP="00A57699">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E367CC"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DC_13A_n260A</w:t>
            </w:r>
          </w:p>
          <w:p w14:paraId="2311B60F" w14:textId="77777777" w:rsidR="00A57699" w:rsidRPr="00E062F1" w:rsidRDefault="00A57699" w:rsidP="00A57699">
            <w:pPr>
              <w:pStyle w:val="TAC"/>
              <w:rPr>
                <w:noProof/>
                <w:lang w:eastAsia="zh-CN"/>
              </w:rPr>
            </w:pPr>
            <w:r w:rsidRPr="00E062F1">
              <w:rPr>
                <w:rFonts w:cs="Arial"/>
                <w:color w:val="000000"/>
                <w:szCs w:val="18"/>
                <w:lang w:eastAsia="zh-CN"/>
              </w:rPr>
              <w:t>DC_66A_n260A</w:t>
            </w:r>
          </w:p>
        </w:tc>
      </w:tr>
      <w:tr w:rsidR="00A57699" w:rsidRPr="00E062F1" w14:paraId="39A32F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1522AB" w14:textId="77777777" w:rsidR="00A57699" w:rsidRPr="00E062F1" w:rsidRDefault="00A57699" w:rsidP="00A57699">
            <w:pPr>
              <w:pStyle w:val="TAC"/>
              <w:rPr>
                <w:lang w:eastAsia="zh-CN"/>
              </w:rPr>
            </w:pPr>
            <w:r w:rsidRPr="00E062F1">
              <w:rPr>
                <w:lang w:eastAsia="zh-CN"/>
              </w:rPr>
              <w:t>DC_13A-66A_n260A</w:t>
            </w:r>
          </w:p>
          <w:p w14:paraId="5BDFBD7B" w14:textId="77777777" w:rsidR="00A57699" w:rsidRPr="00E062F1" w:rsidRDefault="00A57699" w:rsidP="00A57699">
            <w:pPr>
              <w:pStyle w:val="TAC"/>
              <w:rPr>
                <w:lang w:eastAsia="zh-CN"/>
              </w:rPr>
            </w:pPr>
            <w:r w:rsidRPr="00E062F1">
              <w:rPr>
                <w:lang w:eastAsia="zh-CN"/>
              </w:rPr>
              <w:t>DC_13A-66A_n260G</w:t>
            </w:r>
          </w:p>
          <w:p w14:paraId="3174FCD7" w14:textId="77777777" w:rsidR="00A57699" w:rsidRPr="00E062F1" w:rsidRDefault="00A57699" w:rsidP="00A57699">
            <w:pPr>
              <w:pStyle w:val="TAC"/>
              <w:rPr>
                <w:lang w:eastAsia="zh-CN"/>
              </w:rPr>
            </w:pPr>
            <w:r w:rsidRPr="00E062F1">
              <w:rPr>
                <w:lang w:eastAsia="zh-CN"/>
              </w:rPr>
              <w:t>DC_13A-66A_n260H</w:t>
            </w:r>
          </w:p>
          <w:p w14:paraId="70147FD2" w14:textId="77777777" w:rsidR="00A57699" w:rsidRPr="00E062F1" w:rsidRDefault="00A57699" w:rsidP="00A57699">
            <w:pPr>
              <w:pStyle w:val="TAC"/>
              <w:rPr>
                <w:lang w:eastAsia="zh-CN"/>
              </w:rPr>
            </w:pPr>
            <w:r w:rsidRPr="00E062F1">
              <w:rPr>
                <w:lang w:eastAsia="zh-CN"/>
              </w:rPr>
              <w:t>DC_13A-66A_n260I</w:t>
            </w:r>
          </w:p>
          <w:p w14:paraId="5D789293" w14:textId="77777777" w:rsidR="00A57699" w:rsidRPr="00E062F1" w:rsidRDefault="00A57699" w:rsidP="00A57699">
            <w:pPr>
              <w:pStyle w:val="TAC"/>
              <w:rPr>
                <w:lang w:eastAsia="zh-CN"/>
              </w:rPr>
            </w:pPr>
            <w:r w:rsidRPr="00E062F1">
              <w:rPr>
                <w:lang w:eastAsia="zh-CN"/>
              </w:rPr>
              <w:t>DC_13A-66A_n260J</w:t>
            </w:r>
          </w:p>
          <w:p w14:paraId="759BF1D5" w14:textId="77777777" w:rsidR="00A57699" w:rsidRPr="00E062F1" w:rsidRDefault="00A57699" w:rsidP="00A57699">
            <w:pPr>
              <w:pStyle w:val="TAC"/>
              <w:rPr>
                <w:lang w:eastAsia="zh-CN"/>
              </w:rPr>
            </w:pPr>
            <w:r w:rsidRPr="00E062F1">
              <w:rPr>
                <w:lang w:eastAsia="zh-CN"/>
              </w:rPr>
              <w:t>DC_13A-66A_n260K</w:t>
            </w:r>
          </w:p>
          <w:p w14:paraId="7A996FD0" w14:textId="77777777" w:rsidR="00A57699" w:rsidRPr="00E062F1" w:rsidRDefault="00A57699" w:rsidP="00A57699">
            <w:pPr>
              <w:pStyle w:val="TAC"/>
              <w:rPr>
                <w:lang w:eastAsia="zh-CN"/>
              </w:rPr>
            </w:pPr>
            <w:r w:rsidRPr="00E062F1">
              <w:rPr>
                <w:lang w:eastAsia="zh-CN"/>
              </w:rPr>
              <w:t>DC_13A-66A_n260L</w:t>
            </w:r>
          </w:p>
          <w:p w14:paraId="6B636D14" w14:textId="77777777" w:rsidR="00A57699" w:rsidRPr="00E062F1" w:rsidRDefault="00A57699" w:rsidP="00A57699">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5C9578" w14:textId="77777777" w:rsidR="00A57699" w:rsidRPr="00E062F1" w:rsidRDefault="00A57699" w:rsidP="00A57699">
            <w:pPr>
              <w:pStyle w:val="TAC"/>
              <w:rPr>
                <w:lang w:eastAsia="zh-CN"/>
              </w:rPr>
            </w:pPr>
            <w:r w:rsidRPr="00E062F1">
              <w:rPr>
                <w:lang w:eastAsia="zh-CN"/>
              </w:rPr>
              <w:t>DC_13A_n260A</w:t>
            </w:r>
          </w:p>
          <w:p w14:paraId="5ADF0A83" w14:textId="77777777" w:rsidR="00A57699" w:rsidRPr="00E062F1" w:rsidRDefault="00A57699" w:rsidP="00A57699">
            <w:pPr>
              <w:pStyle w:val="TAC"/>
              <w:rPr>
                <w:rFonts w:cs="Arial"/>
                <w:color w:val="000000"/>
                <w:szCs w:val="18"/>
                <w:lang w:eastAsia="zh-CN"/>
              </w:rPr>
            </w:pPr>
            <w:r w:rsidRPr="00E062F1">
              <w:rPr>
                <w:lang w:eastAsia="zh-CN"/>
              </w:rPr>
              <w:t>DC_66A_n260A</w:t>
            </w:r>
          </w:p>
        </w:tc>
      </w:tr>
      <w:tr w:rsidR="00A57699" w:rsidRPr="00E062F1" w14:paraId="060F41A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5BD7B9"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DC_13A-66A_n260(2A)</w:t>
            </w:r>
          </w:p>
          <w:p w14:paraId="126FBA1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DC_13A-66A_n260(3A)</w:t>
            </w:r>
          </w:p>
          <w:p w14:paraId="63439F35"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DC_13A-66A_n260(4A)</w:t>
            </w:r>
          </w:p>
          <w:p w14:paraId="343FA8B2"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DC_13A-66A_n260(5A)</w:t>
            </w:r>
          </w:p>
          <w:p w14:paraId="0937727C"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DC_13A-66A_n260(6A)</w:t>
            </w:r>
          </w:p>
          <w:p w14:paraId="2F2FACE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DC_13A-66A_n260(2G)</w:t>
            </w:r>
          </w:p>
          <w:p w14:paraId="5308FA0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DC_13A-66A_n260(2H)</w:t>
            </w:r>
          </w:p>
          <w:p w14:paraId="1A6DA04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DC_13A-66A_n260(A-G)</w:t>
            </w:r>
          </w:p>
          <w:p w14:paraId="7AAAE902"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DC_13A-66A_n260(A-H)</w:t>
            </w:r>
          </w:p>
          <w:p w14:paraId="09B9DF6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DC_13A-66A_n260(A-2G)</w:t>
            </w:r>
          </w:p>
          <w:p w14:paraId="3ABD091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DC_13A-66A_n260(2A-G)</w:t>
            </w:r>
          </w:p>
          <w:p w14:paraId="01120BC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DC_13A-66A_n260(2A-2G)</w:t>
            </w:r>
          </w:p>
          <w:p w14:paraId="2C59832B"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DC_13A-66A_n260(3A-G)</w:t>
            </w:r>
          </w:p>
          <w:p w14:paraId="0109C7DE"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DC_13A-66A_n260(G-H)</w:t>
            </w:r>
          </w:p>
          <w:p w14:paraId="6F4533F3"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DC_13A-66A-66A_n260(2A)</w:t>
            </w:r>
          </w:p>
          <w:p w14:paraId="4CE6DE7C"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DC_13A-66A-66A_n260(3A)</w:t>
            </w:r>
          </w:p>
          <w:p w14:paraId="4FF229B7"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DC_13A-66A-66A_n260(4A)</w:t>
            </w:r>
          </w:p>
          <w:p w14:paraId="1837363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DC_13A-66A-66A_n260(5A)</w:t>
            </w:r>
          </w:p>
          <w:p w14:paraId="192687B6"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DC_13A-66A-66A_n260(6A)</w:t>
            </w:r>
          </w:p>
          <w:p w14:paraId="76311466"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DC_13A-66A-66A_n260(2G)</w:t>
            </w:r>
          </w:p>
          <w:p w14:paraId="53E8919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DC_13A-66A-66A_n260(2H)</w:t>
            </w:r>
          </w:p>
          <w:p w14:paraId="1C26A73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DC_13A-66A-66A_n260(A-G)</w:t>
            </w:r>
          </w:p>
          <w:p w14:paraId="11EA0D3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DC_13A-66A-66A_n260(A-H)</w:t>
            </w:r>
          </w:p>
          <w:p w14:paraId="5B0A238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DC_13A-66A-66A_n260(A-2G)</w:t>
            </w:r>
          </w:p>
          <w:p w14:paraId="2F024B3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DC_13A-66A-66A_n260(2A-G)</w:t>
            </w:r>
          </w:p>
          <w:p w14:paraId="060B330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DC_13A-66A-66A_n260(2A-2G)</w:t>
            </w:r>
          </w:p>
          <w:p w14:paraId="76B23F8E"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DC_13A-66A-66A_n260(3A-G)</w:t>
            </w:r>
          </w:p>
          <w:p w14:paraId="2F3D0F84" w14:textId="77777777" w:rsidR="00A57699" w:rsidRPr="00E062F1" w:rsidRDefault="00A57699" w:rsidP="00A57699">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9083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DC_13A_n260A</w:t>
            </w:r>
          </w:p>
          <w:p w14:paraId="280C9725" w14:textId="77777777" w:rsidR="00A57699" w:rsidRPr="00E062F1" w:rsidRDefault="00A57699" w:rsidP="00A57699">
            <w:pPr>
              <w:pStyle w:val="TAC"/>
              <w:rPr>
                <w:noProof/>
                <w:lang w:eastAsia="zh-CN"/>
              </w:rPr>
            </w:pPr>
            <w:r w:rsidRPr="00E062F1">
              <w:rPr>
                <w:rFonts w:cs="Arial"/>
                <w:color w:val="000000"/>
                <w:szCs w:val="18"/>
                <w:lang w:eastAsia="zh-CN"/>
              </w:rPr>
              <w:t>DC_66A_n260A</w:t>
            </w:r>
          </w:p>
        </w:tc>
      </w:tr>
      <w:tr w:rsidR="00A57699" w:rsidRPr="00E062F1" w14:paraId="30F1641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559981" w14:textId="77777777" w:rsidR="00A57699" w:rsidRPr="00E062F1" w:rsidRDefault="00A57699" w:rsidP="00A57699">
            <w:pPr>
              <w:pStyle w:val="TAC"/>
              <w:rPr>
                <w:lang w:eastAsia="zh-CN"/>
              </w:rPr>
            </w:pPr>
            <w:r w:rsidRPr="00E062F1">
              <w:rPr>
                <w:lang w:eastAsia="zh-CN"/>
              </w:rPr>
              <w:t>DC_13A-66A_n260I</w:t>
            </w:r>
          </w:p>
          <w:p w14:paraId="78EE9F6F" w14:textId="77777777" w:rsidR="00A57699" w:rsidRPr="00E062F1" w:rsidRDefault="00A57699" w:rsidP="00A57699">
            <w:pPr>
              <w:pStyle w:val="TAC"/>
              <w:rPr>
                <w:lang w:eastAsia="zh-CN"/>
              </w:rPr>
            </w:pPr>
            <w:r w:rsidRPr="00E062F1">
              <w:rPr>
                <w:lang w:eastAsia="zh-CN"/>
              </w:rPr>
              <w:t>DC_13A-66A_n260J</w:t>
            </w:r>
          </w:p>
          <w:p w14:paraId="756760A7" w14:textId="77777777" w:rsidR="00A57699" w:rsidRPr="00E062F1" w:rsidRDefault="00A57699" w:rsidP="00A57699">
            <w:pPr>
              <w:pStyle w:val="TAC"/>
              <w:rPr>
                <w:lang w:eastAsia="zh-CN"/>
              </w:rPr>
            </w:pPr>
            <w:r w:rsidRPr="00E062F1">
              <w:rPr>
                <w:lang w:eastAsia="zh-CN"/>
              </w:rPr>
              <w:t>DC_13A-66A_n260K</w:t>
            </w:r>
          </w:p>
          <w:p w14:paraId="19F3E646" w14:textId="77777777" w:rsidR="00A57699" w:rsidRPr="00E062F1" w:rsidRDefault="00A57699" w:rsidP="00A57699">
            <w:pPr>
              <w:pStyle w:val="TAC"/>
              <w:rPr>
                <w:lang w:eastAsia="zh-CN"/>
              </w:rPr>
            </w:pPr>
            <w:r w:rsidRPr="00E062F1">
              <w:rPr>
                <w:lang w:eastAsia="zh-CN"/>
              </w:rPr>
              <w:t>DC_13A-66A_n260L</w:t>
            </w:r>
          </w:p>
          <w:p w14:paraId="3CD5CBCB" w14:textId="77777777" w:rsidR="00A57699" w:rsidRPr="00E062F1" w:rsidRDefault="00A57699" w:rsidP="00A57699">
            <w:pPr>
              <w:pStyle w:val="TAC"/>
              <w:rPr>
                <w:lang w:eastAsia="zh-CN"/>
              </w:rPr>
            </w:pPr>
            <w:r w:rsidRPr="00E062F1">
              <w:rPr>
                <w:lang w:eastAsia="zh-CN"/>
              </w:rPr>
              <w:t>DC_13A-66A_n260M</w:t>
            </w:r>
          </w:p>
          <w:p w14:paraId="70F805B5" w14:textId="77777777" w:rsidR="00A57699" w:rsidRPr="00E062F1" w:rsidRDefault="00A57699" w:rsidP="00A57699">
            <w:pPr>
              <w:pStyle w:val="TAC"/>
              <w:rPr>
                <w:lang w:eastAsia="zh-CN"/>
              </w:rPr>
            </w:pPr>
            <w:r w:rsidRPr="00E062F1">
              <w:rPr>
                <w:lang w:eastAsia="zh-CN"/>
              </w:rPr>
              <w:t>DC_13A-66A-66A_n260I</w:t>
            </w:r>
          </w:p>
          <w:p w14:paraId="75FFDE39" w14:textId="77777777" w:rsidR="00A57699" w:rsidRPr="00E062F1" w:rsidRDefault="00A57699" w:rsidP="00A57699">
            <w:pPr>
              <w:pStyle w:val="TAC"/>
              <w:rPr>
                <w:lang w:eastAsia="zh-CN"/>
              </w:rPr>
            </w:pPr>
            <w:r w:rsidRPr="00E062F1">
              <w:rPr>
                <w:lang w:eastAsia="zh-CN"/>
              </w:rPr>
              <w:t>DC_13A-66A-66A_n260J</w:t>
            </w:r>
          </w:p>
          <w:p w14:paraId="73FD1914" w14:textId="77777777" w:rsidR="00A57699" w:rsidRPr="00E062F1" w:rsidRDefault="00A57699" w:rsidP="00A57699">
            <w:pPr>
              <w:pStyle w:val="TAC"/>
              <w:rPr>
                <w:lang w:eastAsia="zh-CN"/>
              </w:rPr>
            </w:pPr>
            <w:r w:rsidRPr="00E062F1">
              <w:rPr>
                <w:lang w:eastAsia="zh-CN"/>
              </w:rPr>
              <w:t>DC_13A-66A-66A_n260K</w:t>
            </w:r>
          </w:p>
          <w:p w14:paraId="4FB81584" w14:textId="77777777" w:rsidR="00A57699" w:rsidRPr="00E062F1" w:rsidRDefault="00A57699" w:rsidP="00A57699">
            <w:pPr>
              <w:pStyle w:val="TAC"/>
              <w:rPr>
                <w:lang w:eastAsia="zh-CN"/>
              </w:rPr>
            </w:pPr>
            <w:r w:rsidRPr="00E062F1">
              <w:rPr>
                <w:lang w:eastAsia="zh-CN"/>
              </w:rPr>
              <w:t>DC_13A-66A-66A_n260L</w:t>
            </w:r>
          </w:p>
          <w:p w14:paraId="641E4F87" w14:textId="77777777" w:rsidR="00A57699" w:rsidRPr="00E062F1" w:rsidRDefault="00A57699" w:rsidP="00A57699">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DE16E" w14:textId="77777777" w:rsidR="00A57699" w:rsidRPr="00E062F1" w:rsidRDefault="00A57699" w:rsidP="00A57699">
            <w:pPr>
              <w:pStyle w:val="TAC"/>
              <w:rPr>
                <w:lang w:eastAsia="zh-CN"/>
              </w:rPr>
            </w:pPr>
            <w:r w:rsidRPr="00E062F1">
              <w:rPr>
                <w:lang w:eastAsia="zh-CN"/>
              </w:rPr>
              <w:t>DC_13A_n260I</w:t>
            </w:r>
          </w:p>
          <w:p w14:paraId="501E2EAC" w14:textId="77777777" w:rsidR="00A57699" w:rsidRPr="00E062F1" w:rsidRDefault="00A57699" w:rsidP="00A57699">
            <w:pPr>
              <w:pStyle w:val="TAC"/>
              <w:rPr>
                <w:rFonts w:cs="Arial"/>
                <w:color w:val="000000"/>
                <w:szCs w:val="18"/>
                <w:lang w:eastAsia="zh-CN"/>
              </w:rPr>
            </w:pPr>
            <w:r w:rsidRPr="00E062F1">
              <w:rPr>
                <w:lang w:eastAsia="zh-CN"/>
              </w:rPr>
              <w:t>DC_66A_n260I</w:t>
            </w:r>
          </w:p>
        </w:tc>
      </w:tr>
      <w:tr w:rsidR="00A57699" w:rsidRPr="00E062F1" w14:paraId="3D55B8B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A6807"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w:t>
            </w:r>
          </w:p>
          <w:p w14:paraId="3995B6E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DC_13A-66A-66A_n261G</w:t>
            </w:r>
          </w:p>
          <w:p w14:paraId="3F97688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DC_13A-66A-66A_n261H</w:t>
            </w:r>
          </w:p>
          <w:p w14:paraId="2E91F95B"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DC_13A-66A-66A_n261I</w:t>
            </w:r>
          </w:p>
          <w:p w14:paraId="3117EAA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DC_13A-66A-66A_n261J</w:t>
            </w:r>
          </w:p>
          <w:p w14:paraId="7D9102C5"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DC_13A-66A-66A_n261K</w:t>
            </w:r>
          </w:p>
          <w:p w14:paraId="3F24291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DC_13A-66A-66A_n261L</w:t>
            </w:r>
          </w:p>
          <w:p w14:paraId="6948416C" w14:textId="77777777" w:rsidR="00A57699" w:rsidRPr="00E062F1" w:rsidRDefault="00A57699" w:rsidP="00A57699">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02BAAF"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DC_13A_n261A</w:t>
            </w:r>
          </w:p>
          <w:p w14:paraId="47C07502" w14:textId="77777777" w:rsidR="00A57699" w:rsidRPr="00E062F1" w:rsidRDefault="00A57699" w:rsidP="00A57699">
            <w:pPr>
              <w:pStyle w:val="TAC"/>
              <w:rPr>
                <w:noProof/>
                <w:lang w:eastAsia="zh-CN"/>
              </w:rPr>
            </w:pPr>
            <w:r w:rsidRPr="00E062F1">
              <w:rPr>
                <w:rFonts w:cs="Arial"/>
                <w:color w:val="000000"/>
                <w:szCs w:val="18"/>
                <w:lang w:eastAsia="zh-CN"/>
              </w:rPr>
              <w:t>DC_66A_n261A</w:t>
            </w:r>
          </w:p>
        </w:tc>
      </w:tr>
      <w:tr w:rsidR="00A57699" w:rsidRPr="00E062F1" w14:paraId="2A6A760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9C79BC" w14:textId="77777777" w:rsidR="00A57699" w:rsidRPr="00E062F1" w:rsidRDefault="00A57699" w:rsidP="00A57699">
            <w:pPr>
              <w:pStyle w:val="TAC"/>
              <w:rPr>
                <w:lang w:eastAsia="zh-CN"/>
              </w:rPr>
            </w:pPr>
            <w:r w:rsidRPr="00E062F1">
              <w:rPr>
                <w:lang w:eastAsia="zh-CN"/>
              </w:rPr>
              <w:t>DC_13A-66A_n261A</w:t>
            </w:r>
          </w:p>
          <w:p w14:paraId="39F6E3AF" w14:textId="77777777" w:rsidR="00A57699" w:rsidRPr="00E062F1" w:rsidRDefault="00A57699" w:rsidP="00A57699">
            <w:pPr>
              <w:pStyle w:val="TAC"/>
              <w:rPr>
                <w:lang w:eastAsia="zh-CN"/>
              </w:rPr>
            </w:pPr>
            <w:r w:rsidRPr="00E062F1">
              <w:rPr>
                <w:lang w:eastAsia="zh-CN"/>
              </w:rPr>
              <w:t>DC_13A-66A_n261G</w:t>
            </w:r>
          </w:p>
          <w:p w14:paraId="4F8987DD" w14:textId="77777777" w:rsidR="00A57699" w:rsidRPr="00E062F1" w:rsidRDefault="00A57699" w:rsidP="00A57699">
            <w:pPr>
              <w:pStyle w:val="TAC"/>
              <w:rPr>
                <w:lang w:eastAsia="zh-CN"/>
              </w:rPr>
            </w:pPr>
            <w:r w:rsidRPr="00E062F1">
              <w:rPr>
                <w:lang w:eastAsia="zh-CN"/>
              </w:rPr>
              <w:t>DC_13A-66A_n261H</w:t>
            </w:r>
          </w:p>
          <w:p w14:paraId="6A2E1A93" w14:textId="77777777" w:rsidR="00A57699" w:rsidRPr="00E062F1" w:rsidRDefault="00A57699" w:rsidP="00A57699">
            <w:pPr>
              <w:pStyle w:val="TAC"/>
              <w:rPr>
                <w:lang w:eastAsia="zh-CN"/>
              </w:rPr>
            </w:pPr>
            <w:r w:rsidRPr="00E062F1">
              <w:rPr>
                <w:lang w:eastAsia="zh-CN"/>
              </w:rPr>
              <w:t>DC_13A-66A_n261I</w:t>
            </w:r>
          </w:p>
          <w:p w14:paraId="05BE6BD2" w14:textId="77777777" w:rsidR="00A57699" w:rsidRPr="00E062F1" w:rsidRDefault="00A57699" w:rsidP="00A57699">
            <w:pPr>
              <w:pStyle w:val="TAC"/>
              <w:rPr>
                <w:lang w:eastAsia="zh-CN"/>
              </w:rPr>
            </w:pPr>
            <w:r w:rsidRPr="00E062F1">
              <w:rPr>
                <w:lang w:eastAsia="zh-CN"/>
              </w:rPr>
              <w:t>DC_13A-66A_n261J</w:t>
            </w:r>
          </w:p>
          <w:p w14:paraId="753B18C6" w14:textId="77777777" w:rsidR="00A57699" w:rsidRPr="00E062F1" w:rsidRDefault="00A57699" w:rsidP="00A57699">
            <w:pPr>
              <w:pStyle w:val="TAC"/>
              <w:rPr>
                <w:lang w:eastAsia="zh-CN"/>
              </w:rPr>
            </w:pPr>
            <w:r w:rsidRPr="00E062F1">
              <w:rPr>
                <w:lang w:eastAsia="zh-CN"/>
              </w:rPr>
              <w:t>DC_13A-66A_n261K</w:t>
            </w:r>
          </w:p>
          <w:p w14:paraId="77325AB0" w14:textId="77777777" w:rsidR="00A57699" w:rsidRPr="00E062F1" w:rsidRDefault="00A57699" w:rsidP="00A57699">
            <w:pPr>
              <w:pStyle w:val="TAC"/>
              <w:rPr>
                <w:lang w:eastAsia="zh-CN"/>
              </w:rPr>
            </w:pPr>
            <w:r w:rsidRPr="00E062F1">
              <w:rPr>
                <w:lang w:eastAsia="zh-CN"/>
              </w:rPr>
              <w:t>DC_13A-66A_n261L</w:t>
            </w:r>
          </w:p>
          <w:p w14:paraId="61CE0E64" w14:textId="77777777" w:rsidR="00A57699" w:rsidRPr="00E062F1" w:rsidRDefault="00A57699" w:rsidP="00A57699">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0B074B" w14:textId="77777777" w:rsidR="00A57699" w:rsidRPr="00E062F1" w:rsidRDefault="00A57699" w:rsidP="00A57699">
            <w:pPr>
              <w:pStyle w:val="TAC"/>
              <w:rPr>
                <w:lang w:eastAsia="zh-CN"/>
              </w:rPr>
            </w:pPr>
            <w:r w:rsidRPr="00E062F1">
              <w:rPr>
                <w:lang w:eastAsia="zh-CN"/>
              </w:rPr>
              <w:t>DC_13A_n261A</w:t>
            </w:r>
          </w:p>
          <w:p w14:paraId="77239079" w14:textId="77777777" w:rsidR="00A57699" w:rsidRPr="00E062F1" w:rsidRDefault="00A57699" w:rsidP="00A57699">
            <w:pPr>
              <w:pStyle w:val="TAC"/>
              <w:rPr>
                <w:rFonts w:cs="Arial"/>
                <w:color w:val="000000"/>
                <w:szCs w:val="18"/>
                <w:lang w:eastAsia="zh-CN"/>
              </w:rPr>
            </w:pPr>
            <w:r w:rsidRPr="00E062F1">
              <w:rPr>
                <w:lang w:eastAsia="zh-CN"/>
              </w:rPr>
              <w:t>DC_66A_n261A</w:t>
            </w:r>
          </w:p>
        </w:tc>
      </w:tr>
      <w:tr w:rsidR="00A57699" w:rsidRPr="00E062F1" w14:paraId="05200B3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FD9E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DC_13A-66A_n261(2A)</w:t>
            </w:r>
          </w:p>
          <w:p w14:paraId="1997D64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DC_13A-66A_n261(3A)</w:t>
            </w:r>
          </w:p>
          <w:p w14:paraId="710332D5"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DC_13A-66A_n261(4A)</w:t>
            </w:r>
          </w:p>
          <w:p w14:paraId="22C2109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DC_13A-66A_n261(2G)</w:t>
            </w:r>
          </w:p>
          <w:p w14:paraId="0A022F7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DC_13A-66A_n261(2H)</w:t>
            </w:r>
          </w:p>
          <w:p w14:paraId="10E3C93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DC_13A-66A_n261(A-G)</w:t>
            </w:r>
          </w:p>
          <w:p w14:paraId="0DAA11EE"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DC_13A-66A_n261(A-H)</w:t>
            </w:r>
          </w:p>
          <w:p w14:paraId="507E829E"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DC_13A-66A_n261(A-I)</w:t>
            </w:r>
          </w:p>
          <w:p w14:paraId="2065D937"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DC_13A-66A_n261(A-J)</w:t>
            </w:r>
          </w:p>
          <w:p w14:paraId="7E4AE972"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DC_13A-66A_n261(A-K)</w:t>
            </w:r>
          </w:p>
          <w:p w14:paraId="1AEAABC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DC_13A-66A_n261(A-2G)</w:t>
            </w:r>
          </w:p>
          <w:p w14:paraId="37CCEAC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DC_13A-66A_n261(A-G-H)</w:t>
            </w:r>
          </w:p>
          <w:p w14:paraId="4B56B273"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DC_13A-66A_n261(A-G-I)</w:t>
            </w:r>
          </w:p>
          <w:p w14:paraId="5808B26E"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DC_13A-66A_n261(2A-G)</w:t>
            </w:r>
          </w:p>
          <w:p w14:paraId="60B1F8D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DC_13A-66A_n261(2A-H)</w:t>
            </w:r>
          </w:p>
          <w:p w14:paraId="26A3D92C"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DC_13A-66A_n261(2A-I)</w:t>
            </w:r>
          </w:p>
          <w:p w14:paraId="76CF45FF"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DC_13A-66A_n261(3A-G)</w:t>
            </w:r>
          </w:p>
          <w:p w14:paraId="08BD3FC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DC_13A-66A_n261(G-H)</w:t>
            </w:r>
          </w:p>
          <w:p w14:paraId="5F4362D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DC_13A-66A_n261(G-I)</w:t>
            </w:r>
          </w:p>
          <w:p w14:paraId="3732E35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DC_13A-66A_n261(G-J)</w:t>
            </w:r>
          </w:p>
          <w:p w14:paraId="36492ECB"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DC_13A-66A_n261(H-I)</w:t>
            </w:r>
          </w:p>
          <w:p w14:paraId="3094EA9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DC_13A-66A-66A_n261(2A)</w:t>
            </w:r>
          </w:p>
          <w:p w14:paraId="5BF7F885"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DC_13A-66A-66A_n261(3A)</w:t>
            </w:r>
          </w:p>
          <w:p w14:paraId="5305EE77"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DC_13A-66A-66A_n261(4A)</w:t>
            </w:r>
          </w:p>
          <w:p w14:paraId="259A3781"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DC_13A-66A-66A_n261(2G)</w:t>
            </w:r>
          </w:p>
          <w:p w14:paraId="28501566"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DC_13A-66A-66A_n261(2H)</w:t>
            </w:r>
          </w:p>
          <w:p w14:paraId="2351B31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DC_13A-66A-66A_n261(A-G)</w:t>
            </w:r>
          </w:p>
          <w:p w14:paraId="105116D6"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DC_13A-66A-66A_n261(A-H)</w:t>
            </w:r>
          </w:p>
          <w:p w14:paraId="11E5C52B"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DC_13A-66A-66A_n261(A-I)</w:t>
            </w:r>
          </w:p>
          <w:p w14:paraId="36C9C9A7"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DC_13A-66A-66A_n261(A-J)</w:t>
            </w:r>
          </w:p>
          <w:p w14:paraId="7649ECFF"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DC_13A-66A-66A_n261(A-K)</w:t>
            </w:r>
          </w:p>
          <w:p w14:paraId="0D15F0F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DC_13A-66A-66A_n261(A-2G)</w:t>
            </w:r>
          </w:p>
          <w:p w14:paraId="1DCA172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DC_13A-66A-66A_n261(A-G-H)</w:t>
            </w:r>
          </w:p>
          <w:p w14:paraId="6CE75B28"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DC_13A-66A-66A_n261(A-G-I)</w:t>
            </w:r>
          </w:p>
          <w:p w14:paraId="02A0F084"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DC_13A-66A-66A_n261(2A-G)</w:t>
            </w:r>
          </w:p>
          <w:p w14:paraId="7337A97A"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DC_13A-66A-66A_n261(2A-H)</w:t>
            </w:r>
          </w:p>
          <w:p w14:paraId="396DB00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DC_13A-66A-66A_n261(2A-I)</w:t>
            </w:r>
          </w:p>
          <w:p w14:paraId="4005B229"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DC_13A-66A-66A_n261(3A-G)</w:t>
            </w:r>
          </w:p>
          <w:p w14:paraId="3590B7A5"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DC_13A-66A-66A_n261(G-H)</w:t>
            </w:r>
          </w:p>
          <w:p w14:paraId="0BE20C3D"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DC_13A-66A-66A_n261(G-I)</w:t>
            </w:r>
          </w:p>
          <w:p w14:paraId="79FC24B9"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DC_13A-66A-66A_n261(G-J)</w:t>
            </w:r>
          </w:p>
          <w:p w14:paraId="5919BF9F" w14:textId="77777777" w:rsidR="00A57699" w:rsidRPr="00E062F1" w:rsidRDefault="00A57699" w:rsidP="00A57699">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91EB0" w14:textId="77777777" w:rsidR="00A57699" w:rsidRPr="00E062F1" w:rsidRDefault="00A57699" w:rsidP="00A57699">
            <w:pPr>
              <w:pStyle w:val="TAC"/>
              <w:rPr>
                <w:rFonts w:cs="Arial"/>
                <w:color w:val="000000"/>
                <w:szCs w:val="18"/>
                <w:lang w:eastAsia="zh-CN"/>
              </w:rPr>
            </w:pPr>
            <w:r w:rsidRPr="00E062F1">
              <w:rPr>
                <w:rFonts w:cs="Arial"/>
                <w:color w:val="000000"/>
                <w:szCs w:val="18"/>
                <w:lang w:eastAsia="zh-CN"/>
              </w:rPr>
              <w:t>DC_13A_n261A</w:t>
            </w:r>
          </w:p>
          <w:p w14:paraId="637B1D4D" w14:textId="77777777" w:rsidR="00A57699" w:rsidRPr="00E062F1" w:rsidRDefault="00A57699" w:rsidP="00A57699">
            <w:pPr>
              <w:pStyle w:val="TAC"/>
              <w:rPr>
                <w:noProof/>
                <w:lang w:eastAsia="zh-CN"/>
              </w:rPr>
            </w:pPr>
            <w:r w:rsidRPr="00E062F1">
              <w:rPr>
                <w:rFonts w:cs="Arial"/>
                <w:color w:val="000000"/>
                <w:szCs w:val="18"/>
                <w:lang w:eastAsia="zh-CN"/>
              </w:rPr>
              <w:t>DC_66A_n261A</w:t>
            </w:r>
          </w:p>
        </w:tc>
      </w:tr>
      <w:tr w:rsidR="00A57699" w:rsidRPr="00E062F1" w14:paraId="6CE2F43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BC4BB" w14:textId="77777777" w:rsidR="00A57699" w:rsidRPr="00E062F1" w:rsidRDefault="00A57699" w:rsidP="00A57699">
            <w:pPr>
              <w:pStyle w:val="TAC"/>
              <w:rPr>
                <w:lang w:eastAsia="zh-CN"/>
              </w:rPr>
            </w:pPr>
            <w:r w:rsidRPr="00E062F1">
              <w:rPr>
                <w:lang w:eastAsia="zh-CN"/>
              </w:rPr>
              <w:t>DC_13A-66A_n261(A-G)</w:t>
            </w:r>
          </w:p>
          <w:p w14:paraId="1096FBCC" w14:textId="77777777" w:rsidR="00A57699" w:rsidRPr="00E062F1" w:rsidRDefault="00A57699" w:rsidP="00A57699">
            <w:pPr>
              <w:pStyle w:val="TAC"/>
              <w:rPr>
                <w:lang w:eastAsia="zh-CN"/>
              </w:rPr>
            </w:pPr>
            <w:r w:rsidRPr="00E062F1">
              <w:rPr>
                <w:lang w:eastAsia="zh-CN"/>
              </w:rPr>
              <w:t>DC_13A-66A_n261(2A-G)</w:t>
            </w:r>
          </w:p>
          <w:p w14:paraId="0B468DFD" w14:textId="77777777" w:rsidR="00A57699" w:rsidRPr="00E062F1" w:rsidRDefault="00A57699" w:rsidP="00A57699">
            <w:pPr>
              <w:pStyle w:val="TAC"/>
              <w:rPr>
                <w:lang w:eastAsia="zh-CN"/>
              </w:rPr>
            </w:pPr>
            <w:r w:rsidRPr="00E062F1">
              <w:rPr>
                <w:lang w:eastAsia="zh-CN"/>
              </w:rPr>
              <w:t>DC_13A-66A_n261(3A-G)</w:t>
            </w:r>
          </w:p>
          <w:p w14:paraId="2CC1E453" w14:textId="77777777" w:rsidR="00A57699" w:rsidRPr="00E062F1" w:rsidRDefault="00A57699" w:rsidP="00A57699">
            <w:pPr>
              <w:pStyle w:val="TAC"/>
              <w:rPr>
                <w:lang w:eastAsia="zh-CN"/>
              </w:rPr>
            </w:pPr>
            <w:r w:rsidRPr="00E062F1">
              <w:rPr>
                <w:lang w:eastAsia="zh-CN"/>
              </w:rPr>
              <w:t>DC_13A-66A_n261(2G)</w:t>
            </w:r>
          </w:p>
          <w:p w14:paraId="25610D96" w14:textId="77777777" w:rsidR="00A57699" w:rsidRPr="00E062F1" w:rsidRDefault="00A57699" w:rsidP="00A57699">
            <w:pPr>
              <w:pStyle w:val="TAC"/>
              <w:rPr>
                <w:lang w:eastAsia="zh-CN"/>
              </w:rPr>
            </w:pPr>
            <w:r w:rsidRPr="00E062F1">
              <w:rPr>
                <w:lang w:eastAsia="zh-CN"/>
              </w:rPr>
              <w:t>DC_13A-66A-66A_n261(A-G)</w:t>
            </w:r>
          </w:p>
          <w:p w14:paraId="1752E745" w14:textId="77777777" w:rsidR="00A57699" w:rsidRPr="00E062F1" w:rsidRDefault="00A57699" w:rsidP="00A57699">
            <w:pPr>
              <w:pStyle w:val="TAC"/>
              <w:rPr>
                <w:lang w:eastAsia="zh-CN"/>
              </w:rPr>
            </w:pPr>
            <w:r w:rsidRPr="00E062F1">
              <w:rPr>
                <w:lang w:eastAsia="zh-CN"/>
              </w:rPr>
              <w:t>DC_13A-66A-66A_n261(2A-G)</w:t>
            </w:r>
          </w:p>
          <w:p w14:paraId="627F093F" w14:textId="77777777" w:rsidR="00A57699" w:rsidRPr="00E062F1" w:rsidRDefault="00A57699" w:rsidP="00A57699">
            <w:pPr>
              <w:pStyle w:val="TAC"/>
              <w:rPr>
                <w:lang w:eastAsia="zh-CN"/>
              </w:rPr>
            </w:pPr>
            <w:r w:rsidRPr="00E062F1">
              <w:rPr>
                <w:lang w:eastAsia="zh-CN"/>
              </w:rPr>
              <w:t>DC_13A-66A-66A_n261(3A-G)</w:t>
            </w:r>
          </w:p>
          <w:p w14:paraId="3E92A528" w14:textId="77777777" w:rsidR="00A57699" w:rsidRPr="00E062F1" w:rsidRDefault="00A57699" w:rsidP="00A57699">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6BF42" w14:textId="77777777" w:rsidR="00A57699" w:rsidRPr="00E062F1" w:rsidRDefault="00A57699" w:rsidP="00A57699">
            <w:pPr>
              <w:pStyle w:val="TAC"/>
              <w:rPr>
                <w:lang w:eastAsia="zh-CN"/>
              </w:rPr>
            </w:pPr>
            <w:r w:rsidRPr="00E062F1">
              <w:rPr>
                <w:lang w:eastAsia="zh-CN"/>
              </w:rPr>
              <w:t>DC_13A_n261G</w:t>
            </w:r>
          </w:p>
          <w:p w14:paraId="3B7404A5" w14:textId="77777777" w:rsidR="00A57699" w:rsidRPr="00E062F1" w:rsidRDefault="00A57699" w:rsidP="00A57699">
            <w:pPr>
              <w:pStyle w:val="TAC"/>
              <w:rPr>
                <w:rFonts w:cs="Arial"/>
                <w:color w:val="000000"/>
                <w:szCs w:val="18"/>
                <w:lang w:eastAsia="zh-CN"/>
              </w:rPr>
            </w:pPr>
            <w:r w:rsidRPr="00E062F1">
              <w:rPr>
                <w:lang w:eastAsia="zh-CN"/>
              </w:rPr>
              <w:t>DC_66A_n261G</w:t>
            </w:r>
          </w:p>
        </w:tc>
      </w:tr>
      <w:tr w:rsidR="00A57699" w:rsidRPr="00E062F1" w14:paraId="7468EFE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C01715" w14:textId="77777777" w:rsidR="00A57699" w:rsidRPr="00E062F1" w:rsidRDefault="00A57699" w:rsidP="00A57699">
            <w:pPr>
              <w:pStyle w:val="TAC"/>
              <w:rPr>
                <w:lang w:eastAsia="zh-CN"/>
              </w:rPr>
            </w:pPr>
            <w:r w:rsidRPr="00E062F1">
              <w:rPr>
                <w:lang w:eastAsia="zh-CN"/>
              </w:rPr>
              <w:t>DC_13A-66A_n261(A-H)</w:t>
            </w:r>
          </w:p>
          <w:p w14:paraId="39425B85" w14:textId="77777777" w:rsidR="00A57699" w:rsidRPr="00E062F1" w:rsidRDefault="00A57699" w:rsidP="00A57699">
            <w:pPr>
              <w:pStyle w:val="TAC"/>
              <w:rPr>
                <w:lang w:eastAsia="zh-CN"/>
              </w:rPr>
            </w:pPr>
            <w:r w:rsidRPr="00E062F1">
              <w:rPr>
                <w:lang w:eastAsia="zh-CN"/>
              </w:rPr>
              <w:t>DC_13A-66A_n261(2A-H)</w:t>
            </w:r>
          </w:p>
          <w:p w14:paraId="41BDBD75" w14:textId="77777777" w:rsidR="00A57699" w:rsidRPr="00E062F1" w:rsidRDefault="00A57699" w:rsidP="00A57699">
            <w:pPr>
              <w:pStyle w:val="TAC"/>
              <w:rPr>
                <w:lang w:eastAsia="zh-CN"/>
              </w:rPr>
            </w:pPr>
            <w:r w:rsidRPr="00E062F1">
              <w:rPr>
                <w:lang w:eastAsia="zh-CN"/>
              </w:rPr>
              <w:t>DC_13A-66A_n261(G-H)</w:t>
            </w:r>
          </w:p>
          <w:p w14:paraId="2719F790" w14:textId="77777777" w:rsidR="00A57699" w:rsidRPr="00E062F1" w:rsidRDefault="00A57699" w:rsidP="00A57699">
            <w:pPr>
              <w:pStyle w:val="TAC"/>
              <w:rPr>
                <w:lang w:eastAsia="zh-CN"/>
              </w:rPr>
            </w:pPr>
            <w:r w:rsidRPr="00E062F1">
              <w:rPr>
                <w:lang w:eastAsia="zh-CN"/>
              </w:rPr>
              <w:t>DC_13A-66A_n261(2H)</w:t>
            </w:r>
          </w:p>
          <w:p w14:paraId="2A3B22C9" w14:textId="77777777" w:rsidR="00A57699" w:rsidRPr="00E062F1" w:rsidRDefault="00A57699" w:rsidP="00A57699">
            <w:pPr>
              <w:pStyle w:val="TAC"/>
              <w:rPr>
                <w:lang w:eastAsia="zh-CN"/>
              </w:rPr>
            </w:pPr>
            <w:r w:rsidRPr="00E062F1">
              <w:rPr>
                <w:lang w:eastAsia="zh-CN"/>
              </w:rPr>
              <w:t>DC_13A-66A-66A_n261(A-H)</w:t>
            </w:r>
          </w:p>
          <w:p w14:paraId="39B239D5" w14:textId="77777777" w:rsidR="00A57699" w:rsidRPr="00E062F1" w:rsidRDefault="00A57699" w:rsidP="00A57699">
            <w:pPr>
              <w:pStyle w:val="TAC"/>
              <w:rPr>
                <w:lang w:eastAsia="zh-CN"/>
              </w:rPr>
            </w:pPr>
            <w:r w:rsidRPr="00E062F1">
              <w:rPr>
                <w:lang w:eastAsia="zh-CN"/>
              </w:rPr>
              <w:t>DC_13A-66A-66A_n261(2A-H)</w:t>
            </w:r>
          </w:p>
          <w:p w14:paraId="05617ECB" w14:textId="77777777" w:rsidR="00A57699" w:rsidRPr="00E062F1" w:rsidRDefault="00A57699" w:rsidP="00A57699">
            <w:pPr>
              <w:pStyle w:val="TAC"/>
              <w:rPr>
                <w:lang w:eastAsia="zh-CN"/>
              </w:rPr>
            </w:pPr>
            <w:r w:rsidRPr="00E062F1">
              <w:rPr>
                <w:lang w:eastAsia="zh-CN"/>
              </w:rPr>
              <w:t>DC_13A-66A-66A_n261(G-H)</w:t>
            </w:r>
          </w:p>
          <w:p w14:paraId="0849E021" w14:textId="77777777" w:rsidR="00A57699" w:rsidRPr="00E062F1" w:rsidRDefault="00A57699" w:rsidP="00A57699">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28162D" w14:textId="77777777" w:rsidR="00A57699" w:rsidRPr="00E062F1" w:rsidRDefault="00A57699" w:rsidP="00A57699">
            <w:pPr>
              <w:pStyle w:val="TAC"/>
              <w:rPr>
                <w:lang w:eastAsia="zh-CN"/>
              </w:rPr>
            </w:pPr>
            <w:r w:rsidRPr="00E062F1">
              <w:rPr>
                <w:lang w:eastAsia="zh-CN"/>
              </w:rPr>
              <w:t>DC_13A_n261H</w:t>
            </w:r>
          </w:p>
          <w:p w14:paraId="3DE77B10" w14:textId="77777777" w:rsidR="00A57699" w:rsidRPr="00E062F1" w:rsidRDefault="00A57699" w:rsidP="00A57699">
            <w:pPr>
              <w:pStyle w:val="TAC"/>
              <w:rPr>
                <w:rFonts w:cs="Arial"/>
                <w:color w:val="000000"/>
                <w:szCs w:val="18"/>
                <w:lang w:eastAsia="zh-CN"/>
              </w:rPr>
            </w:pPr>
            <w:r w:rsidRPr="00E062F1">
              <w:rPr>
                <w:lang w:eastAsia="zh-CN"/>
              </w:rPr>
              <w:t>DC_66A_n261H</w:t>
            </w:r>
          </w:p>
        </w:tc>
      </w:tr>
      <w:tr w:rsidR="00A57699" w:rsidRPr="00E062F1" w14:paraId="0EA2B51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C92C23" w14:textId="77777777" w:rsidR="00A57699" w:rsidRPr="00E062F1" w:rsidRDefault="00A57699" w:rsidP="00A57699">
            <w:pPr>
              <w:pStyle w:val="TAC"/>
            </w:pPr>
            <w:r w:rsidRPr="00E062F1">
              <w:t>DC_8A-</w:t>
            </w:r>
            <w:r w:rsidRPr="00E062F1">
              <w:rPr>
                <w:rFonts w:eastAsia="Malgun Gothic"/>
              </w:rPr>
              <w:t>11A_</w:t>
            </w:r>
            <w:r w:rsidRPr="00E062F1">
              <w:t>n</w:t>
            </w:r>
            <w:r w:rsidRPr="00E062F1">
              <w:rPr>
                <w:rFonts w:eastAsia="Malgun Gothic"/>
              </w:rPr>
              <w:t>257</w:t>
            </w:r>
            <w:r w:rsidRPr="00E062F1">
              <w:t>A</w:t>
            </w:r>
          </w:p>
          <w:p w14:paraId="58AF4136" w14:textId="77777777" w:rsidR="00A57699" w:rsidRPr="00E062F1" w:rsidRDefault="00A57699" w:rsidP="00A57699">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659041" w14:textId="77777777" w:rsidR="00A57699" w:rsidRPr="00E062F1" w:rsidRDefault="00A57699" w:rsidP="00A57699">
            <w:pPr>
              <w:pStyle w:val="TAC"/>
            </w:pPr>
            <w:r w:rsidRPr="00E062F1">
              <w:t>DC_8A_n257A</w:t>
            </w:r>
          </w:p>
          <w:p w14:paraId="115BED13" w14:textId="77777777" w:rsidR="00A57699" w:rsidRPr="00E062F1" w:rsidRDefault="00A57699" w:rsidP="00A57699">
            <w:pPr>
              <w:pStyle w:val="TAC"/>
              <w:rPr>
                <w:noProof/>
                <w:lang w:eastAsia="zh-CN"/>
              </w:rPr>
            </w:pPr>
            <w:r w:rsidRPr="00E062F1">
              <w:t>DC_11A_n257A</w:t>
            </w:r>
          </w:p>
        </w:tc>
      </w:tr>
      <w:tr w:rsidR="00A57699" w:rsidRPr="00E062F1" w14:paraId="5CB8B26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AF0C1" w14:textId="77777777" w:rsidR="00A57699" w:rsidRPr="00E062F1" w:rsidRDefault="00A57699" w:rsidP="00A57699">
            <w:pPr>
              <w:pStyle w:val="TAC"/>
              <w:rPr>
                <w:noProof/>
                <w:lang w:eastAsia="zh-CN"/>
              </w:rPr>
            </w:pPr>
            <w:r w:rsidRPr="00E062F1">
              <w:rPr>
                <w:noProof/>
                <w:lang w:eastAsia="zh-CN"/>
              </w:rPr>
              <w:t>DC_12A-30A_n260A</w:t>
            </w:r>
          </w:p>
          <w:p w14:paraId="25C2E013" w14:textId="77777777" w:rsidR="00A57699" w:rsidRPr="00E062F1" w:rsidRDefault="00A57699" w:rsidP="00A57699">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01B0913" w14:textId="77777777" w:rsidR="00A57699" w:rsidRPr="00E062F1" w:rsidRDefault="00A57699" w:rsidP="00A57699">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68380560" w14:textId="77777777" w:rsidR="00A57699" w:rsidRPr="00E062F1" w:rsidRDefault="00A57699" w:rsidP="00A57699">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48332E28" w14:textId="77777777" w:rsidR="00A57699" w:rsidRPr="00E062F1" w:rsidRDefault="00A57699" w:rsidP="00A57699">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6E7E9F27" w14:textId="77777777" w:rsidR="00A57699" w:rsidRPr="00E062F1" w:rsidRDefault="00A57699" w:rsidP="00A57699">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AC8738" w14:textId="77777777" w:rsidR="00A57699" w:rsidRPr="00E062F1" w:rsidRDefault="00A57699" w:rsidP="00A57699">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17CC2020" w14:textId="77777777" w:rsidR="00A57699" w:rsidRPr="00E062F1" w:rsidRDefault="00A57699" w:rsidP="00A57699">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F9289F" w14:textId="77777777" w:rsidR="00A57699" w:rsidRPr="00E062F1" w:rsidRDefault="00A57699" w:rsidP="00A57699">
            <w:pPr>
              <w:pStyle w:val="TAC"/>
              <w:rPr>
                <w:noProof/>
                <w:lang w:eastAsia="zh-CN"/>
              </w:rPr>
            </w:pPr>
            <w:r w:rsidRPr="00E062F1">
              <w:rPr>
                <w:noProof/>
                <w:lang w:eastAsia="zh-CN"/>
              </w:rPr>
              <w:t>DC_12A_n260A</w:t>
            </w:r>
          </w:p>
          <w:p w14:paraId="4D9809B1" w14:textId="77777777" w:rsidR="00A57699" w:rsidRPr="00E062F1" w:rsidRDefault="00A57699" w:rsidP="00A57699">
            <w:pPr>
              <w:pStyle w:val="TAC"/>
              <w:rPr>
                <w:noProof/>
                <w:lang w:eastAsia="zh-CN"/>
              </w:rPr>
            </w:pPr>
            <w:r w:rsidRPr="00E062F1">
              <w:rPr>
                <w:noProof/>
                <w:lang w:eastAsia="zh-CN"/>
              </w:rPr>
              <w:t>DC_30A_n260A</w:t>
            </w:r>
          </w:p>
        </w:tc>
      </w:tr>
      <w:tr w:rsidR="00A57699" w:rsidRPr="00E062F1" w14:paraId="705396B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A0F0DC" w14:textId="77777777" w:rsidR="00A57699" w:rsidRPr="00E062F1" w:rsidRDefault="00A57699" w:rsidP="00A57699">
            <w:pPr>
              <w:pStyle w:val="TAC"/>
              <w:rPr>
                <w:noProof/>
                <w:lang w:eastAsia="zh-CN"/>
              </w:rPr>
            </w:pPr>
            <w:r w:rsidRPr="00E062F1">
              <w:rPr>
                <w:noProof/>
                <w:lang w:eastAsia="zh-CN"/>
              </w:rPr>
              <w:t>DC_12A-66A_n260A</w:t>
            </w:r>
          </w:p>
          <w:p w14:paraId="1D4500CA" w14:textId="77777777" w:rsidR="00A57699" w:rsidRPr="00E062F1" w:rsidRDefault="00A57699" w:rsidP="00A57699">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B3C0931" w14:textId="77777777" w:rsidR="00A57699" w:rsidRPr="00E062F1" w:rsidRDefault="00A57699" w:rsidP="00A57699">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49398567" w14:textId="77777777" w:rsidR="00A57699" w:rsidRPr="00E062F1" w:rsidRDefault="00A57699" w:rsidP="00A57699">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EBF89C6" w14:textId="77777777" w:rsidR="00A57699" w:rsidRPr="00E062F1" w:rsidRDefault="00A57699" w:rsidP="00A57699">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55154419" w14:textId="77777777" w:rsidR="00A57699" w:rsidRPr="00E062F1" w:rsidRDefault="00A57699" w:rsidP="00A57699">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2BE264C0" w14:textId="77777777" w:rsidR="00A57699" w:rsidRPr="00E062F1" w:rsidRDefault="00A57699" w:rsidP="00A57699">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273FE248" w14:textId="77777777" w:rsidR="00A57699" w:rsidRPr="00E062F1" w:rsidRDefault="00A57699" w:rsidP="00A57699">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8B767" w14:textId="77777777" w:rsidR="00A57699" w:rsidRPr="00E062F1" w:rsidRDefault="00A57699" w:rsidP="00A57699">
            <w:pPr>
              <w:pStyle w:val="TAC"/>
              <w:rPr>
                <w:noProof/>
                <w:lang w:eastAsia="zh-CN"/>
              </w:rPr>
            </w:pPr>
            <w:r w:rsidRPr="00E062F1">
              <w:rPr>
                <w:noProof/>
                <w:lang w:eastAsia="zh-CN"/>
              </w:rPr>
              <w:t>DC_12A_n260A</w:t>
            </w:r>
          </w:p>
          <w:p w14:paraId="0D00BCB1"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0016C7D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C997BD" w14:textId="77777777" w:rsidR="00A57699" w:rsidRPr="00E062F1" w:rsidRDefault="00A57699" w:rsidP="00A57699">
            <w:pPr>
              <w:pStyle w:val="TAC"/>
              <w:rPr>
                <w:noProof/>
                <w:lang w:eastAsia="zh-CN"/>
              </w:rPr>
            </w:pPr>
            <w:r w:rsidRPr="00E062F1">
              <w:rPr>
                <w:noProof/>
                <w:lang w:eastAsia="zh-CN"/>
              </w:rPr>
              <w:t>DC_12A-66A-66A_n260A</w:t>
            </w:r>
          </w:p>
          <w:p w14:paraId="3DCEFC69" w14:textId="77777777" w:rsidR="00A57699" w:rsidRPr="00E062F1" w:rsidRDefault="00A57699" w:rsidP="00A57699">
            <w:pPr>
              <w:pStyle w:val="TAC"/>
            </w:pPr>
            <w:r w:rsidRPr="00E062F1">
              <w:t>DC_12A-66A-66A_n260G</w:t>
            </w:r>
          </w:p>
          <w:p w14:paraId="48B61E50" w14:textId="77777777" w:rsidR="00A57699" w:rsidRPr="00E062F1" w:rsidRDefault="00A57699" w:rsidP="00A57699">
            <w:pPr>
              <w:pStyle w:val="TAC"/>
              <w:rPr>
                <w:lang w:eastAsia="fr-FR"/>
              </w:rPr>
            </w:pPr>
            <w:r w:rsidRPr="00E062F1">
              <w:t>DC_12A-66A-66A_n260H</w:t>
            </w:r>
          </w:p>
          <w:p w14:paraId="0DB5B88F" w14:textId="77777777" w:rsidR="00A57699" w:rsidRPr="00E062F1" w:rsidRDefault="00A57699" w:rsidP="00A57699">
            <w:pPr>
              <w:pStyle w:val="TAC"/>
              <w:rPr>
                <w:noProof/>
                <w:lang w:eastAsia="zh-CN"/>
              </w:rPr>
            </w:pPr>
            <w:r w:rsidRPr="00E062F1">
              <w:t>DC_12A-66A-66A_n260I</w:t>
            </w:r>
          </w:p>
          <w:p w14:paraId="0F760318" w14:textId="77777777" w:rsidR="00A57699" w:rsidRPr="00E062F1" w:rsidRDefault="00A57699" w:rsidP="00A57699">
            <w:pPr>
              <w:pStyle w:val="TAC"/>
              <w:rPr>
                <w:noProof/>
                <w:lang w:eastAsia="zh-CN"/>
              </w:rPr>
            </w:pPr>
            <w:r w:rsidRPr="00E062F1">
              <w:t>DC_12A-66A-66A_n260J</w:t>
            </w:r>
          </w:p>
          <w:p w14:paraId="3D616B96" w14:textId="77777777" w:rsidR="00A57699" w:rsidRPr="00E062F1" w:rsidRDefault="00A57699" w:rsidP="00A57699">
            <w:pPr>
              <w:pStyle w:val="TAC"/>
              <w:rPr>
                <w:noProof/>
                <w:lang w:eastAsia="zh-CN"/>
              </w:rPr>
            </w:pPr>
            <w:r w:rsidRPr="00E062F1">
              <w:t>DC_12A-66A-66A_n260K</w:t>
            </w:r>
          </w:p>
          <w:p w14:paraId="5D69385A" w14:textId="77777777" w:rsidR="00A57699" w:rsidRPr="00E062F1" w:rsidRDefault="00A57699" w:rsidP="00A57699">
            <w:pPr>
              <w:pStyle w:val="TAC"/>
              <w:rPr>
                <w:noProof/>
                <w:lang w:eastAsia="zh-CN"/>
              </w:rPr>
            </w:pPr>
            <w:r w:rsidRPr="00E062F1">
              <w:t>DC_12A-66A-66A_n260L</w:t>
            </w:r>
          </w:p>
          <w:p w14:paraId="28A3ACE3" w14:textId="77777777" w:rsidR="00A57699" w:rsidRPr="00E062F1" w:rsidRDefault="00A57699" w:rsidP="00A57699">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2C524A" w14:textId="77777777" w:rsidR="00A57699" w:rsidRPr="00E062F1" w:rsidRDefault="00A57699" w:rsidP="00A57699">
            <w:pPr>
              <w:pStyle w:val="TAC"/>
              <w:rPr>
                <w:noProof/>
                <w:lang w:eastAsia="zh-CN"/>
              </w:rPr>
            </w:pPr>
            <w:r w:rsidRPr="00E062F1">
              <w:rPr>
                <w:noProof/>
                <w:lang w:eastAsia="zh-CN"/>
              </w:rPr>
              <w:t>DC_12A_n260A</w:t>
            </w:r>
          </w:p>
          <w:p w14:paraId="015DA1DA"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39ACBE9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FC696F" w14:textId="77777777" w:rsidR="00A57699" w:rsidRPr="00E062F1" w:rsidRDefault="00A57699" w:rsidP="00A57699">
            <w:pPr>
              <w:pStyle w:val="TAC"/>
              <w:rPr>
                <w:rFonts w:cs="Arial"/>
                <w:szCs w:val="18"/>
              </w:rPr>
            </w:pPr>
            <w:r w:rsidRPr="00E062F1">
              <w:rPr>
                <w:rFonts w:cs="Arial"/>
                <w:szCs w:val="18"/>
              </w:rPr>
              <w:t>DC_14A-30A_n260A</w:t>
            </w:r>
          </w:p>
          <w:p w14:paraId="62657164" w14:textId="77777777" w:rsidR="00A57699" w:rsidRPr="00E062F1" w:rsidRDefault="00A57699" w:rsidP="00A57699">
            <w:pPr>
              <w:pStyle w:val="TAC"/>
              <w:rPr>
                <w:rFonts w:cs="Arial"/>
                <w:szCs w:val="18"/>
                <w:lang w:eastAsia="fr-FR"/>
              </w:rPr>
            </w:pPr>
            <w:r w:rsidRPr="00E062F1">
              <w:rPr>
                <w:rFonts w:cs="Arial"/>
                <w:szCs w:val="18"/>
              </w:rPr>
              <w:t>DC_14A-30A_n260G</w:t>
            </w:r>
          </w:p>
          <w:p w14:paraId="68BC0789" w14:textId="77777777" w:rsidR="00A57699" w:rsidRPr="00E062F1" w:rsidRDefault="00A57699" w:rsidP="00A57699">
            <w:pPr>
              <w:pStyle w:val="TAC"/>
              <w:rPr>
                <w:rFonts w:cs="Arial"/>
                <w:szCs w:val="18"/>
              </w:rPr>
            </w:pPr>
            <w:r w:rsidRPr="00E062F1">
              <w:rPr>
                <w:rFonts w:cs="Arial"/>
                <w:szCs w:val="18"/>
              </w:rPr>
              <w:t>DC_14A-30A_n260H</w:t>
            </w:r>
          </w:p>
          <w:p w14:paraId="1079EF89" w14:textId="77777777" w:rsidR="00A57699" w:rsidRPr="00E062F1" w:rsidRDefault="00A57699" w:rsidP="00A57699">
            <w:pPr>
              <w:pStyle w:val="TAC"/>
              <w:rPr>
                <w:rFonts w:cs="Arial"/>
                <w:szCs w:val="18"/>
              </w:rPr>
            </w:pPr>
            <w:r w:rsidRPr="00E062F1">
              <w:rPr>
                <w:rFonts w:cs="Arial"/>
                <w:szCs w:val="18"/>
              </w:rPr>
              <w:t>DC_14A-30A_n260I</w:t>
            </w:r>
          </w:p>
          <w:p w14:paraId="30E7094D" w14:textId="77777777" w:rsidR="00A57699" w:rsidRPr="00E062F1" w:rsidRDefault="00A57699" w:rsidP="00A57699">
            <w:pPr>
              <w:pStyle w:val="TAC"/>
              <w:rPr>
                <w:rFonts w:cs="Arial"/>
                <w:szCs w:val="18"/>
              </w:rPr>
            </w:pPr>
            <w:r w:rsidRPr="00E062F1">
              <w:rPr>
                <w:rFonts w:cs="Arial"/>
                <w:szCs w:val="18"/>
              </w:rPr>
              <w:t>DC_14A-30A_n260J</w:t>
            </w:r>
          </w:p>
          <w:p w14:paraId="2A5CA119" w14:textId="77777777" w:rsidR="00A57699" w:rsidRPr="00E062F1" w:rsidRDefault="00A57699" w:rsidP="00A57699">
            <w:pPr>
              <w:pStyle w:val="TAC"/>
              <w:rPr>
                <w:rFonts w:cs="Arial"/>
                <w:szCs w:val="18"/>
              </w:rPr>
            </w:pPr>
            <w:r w:rsidRPr="00E062F1">
              <w:rPr>
                <w:rFonts w:cs="Arial"/>
                <w:szCs w:val="18"/>
              </w:rPr>
              <w:t>DC_14A-30A_n260K</w:t>
            </w:r>
          </w:p>
          <w:p w14:paraId="3E9CF28E" w14:textId="77777777" w:rsidR="00A57699" w:rsidRPr="00E062F1" w:rsidRDefault="00A57699" w:rsidP="00A57699">
            <w:pPr>
              <w:pStyle w:val="TAC"/>
              <w:rPr>
                <w:rFonts w:cs="Arial"/>
                <w:szCs w:val="18"/>
              </w:rPr>
            </w:pPr>
            <w:r w:rsidRPr="00E062F1">
              <w:rPr>
                <w:rFonts w:cs="Arial"/>
                <w:szCs w:val="18"/>
              </w:rPr>
              <w:t>DC_14A-30A_n260L</w:t>
            </w:r>
          </w:p>
          <w:p w14:paraId="26120D73" w14:textId="77777777" w:rsidR="00A57699" w:rsidRPr="00E062F1" w:rsidRDefault="00A57699" w:rsidP="00A57699">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9AC2C8" w14:textId="77777777" w:rsidR="00A57699" w:rsidRPr="00E062F1" w:rsidRDefault="00A57699" w:rsidP="00A57699">
            <w:pPr>
              <w:pStyle w:val="TAC"/>
              <w:rPr>
                <w:rFonts w:cs="Arial"/>
                <w:szCs w:val="18"/>
              </w:rPr>
            </w:pPr>
            <w:r w:rsidRPr="00E062F1">
              <w:rPr>
                <w:rFonts w:cs="Arial"/>
                <w:szCs w:val="18"/>
              </w:rPr>
              <w:t>DC_14A_n260A</w:t>
            </w:r>
          </w:p>
          <w:p w14:paraId="552F2981" w14:textId="77777777" w:rsidR="00A57699" w:rsidRPr="00E062F1" w:rsidRDefault="00A57699" w:rsidP="00A57699">
            <w:pPr>
              <w:pStyle w:val="TAC"/>
              <w:rPr>
                <w:rFonts w:cs="Arial"/>
                <w:szCs w:val="18"/>
                <w:lang w:eastAsia="fr-FR"/>
              </w:rPr>
            </w:pPr>
            <w:r w:rsidRPr="00E062F1">
              <w:rPr>
                <w:rFonts w:cs="Arial"/>
                <w:szCs w:val="18"/>
              </w:rPr>
              <w:t>DC_14A_n260G</w:t>
            </w:r>
          </w:p>
          <w:p w14:paraId="0D581235" w14:textId="77777777" w:rsidR="00A57699" w:rsidRPr="00E062F1" w:rsidRDefault="00A57699" w:rsidP="00A57699">
            <w:pPr>
              <w:pStyle w:val="TAC"/>
              <w:rPr>
                <w:rFonts w:cs="Arial"/>
                <w:szCs w:val="18"/>
              </w:rPr>
            </w:pPr>
            <w:r w:rsidRPr="00E062F1">
              <w:rPr>
                <w:rFonts w:cs="Arial"/>
                <w:szCs w:val="18"/>
              </w:rPr>
              <w:t>DC_14A_n260H</w:t>
            </w:r>
          </w:p>
          <w:p w14:paraId="06BF34A7" w14:textId="77777777" w:rsidR="00A57699" w:rsidRPr="00E062F1" w:rsidRDefault="00A57699" w:rsidP="00A57699">
            <w:pPr>
              <w:pStyle w:val="TAC"/>
              <w:rPr>
                <w:rFonts w:cs="Arial"/>
                <w:szCs w:val="18"/>
              </w:rPr>
            </w:pPr>
            <w:r w:rsidRPr="00E062F1">
              <w:rPr>
                <w:rFonts w:cs="Arial"/>
                <w:szCs w:val="18"/>
              </w:rPr>
              <w:t>DC_14A_n260I</w:t>
            </w:r>
          </w:p>
          <w:p w14:paraId="7053A363" w14:textId="77777777" w:rsidR="00A57699" w:rsidRPr="00E062F1" w:rsidRDefault="00A57699" w:rsidP="00A57699">
            <w:pPr>
              <w:pStyle w:val="TAC"/>
              <w:rPr>
                <w:rFonts w:cs="Arial"/>
                <w:szCs w:val="18"/>
              </w:rPr>
            </w:pPr>
            <w:r w:rsidRPr="00E062F1">
              <w:rPr>
                <w:rFonts w:cs="Arial"/>
                <w:szCs w:val="18"/>
              </w:rPr>
              <w:t>DC_14A_n260J</w:t>
            </w:r>
          </w:p>
          <w:p w14:paraId="53AFFA0F" w14:textId="77777777" w:rsidR="00A57699" w:rsidRPr="00E062F1" w:rsidRDefault="00A57699" w:rsidP="00A57699">
            <w:pPr>
              <w:pStyle w:val="TAC"/>
              <w:rPr>
                <w:rFonts w:cs="Arial"/>
                <w:szCs w:val="18"/>
              </w:rPr>
            </w:pPr>
            <w:r w:rsidRPr="00E062F1">
              <w:rPr>
                <w:rFonts w:cs="Arial"/>
                <w:szCs w:val="18"/>
              </w:rPr>
              <w:t>DC_14A_n260K</w:t>
            </w:r>
          </w:p>
          <w:p w14:paraId="2118FD46" w14:textId="77777777" w:rsidR="00A57699" w:rsidRPr="00E062F1" w:rsidRDefault="00A57699" w:rsidP="00A57699">
            <w:pPr>
              <w:pStyle w:val="TAC"/>
              <w:rPr>
                <w:rFonts w:cs="Arial"/>
                <w:szCs w:val="18"/>
              </w:rPr>
            </w:pPr>
            <w:r w:rsidRPr="00E062F1">
              <w:rPr>
                <w:rFonts w:cs="Arial"/>
                <w:szCs w:val="18"/>
              </w:rPr>
              <w:t>DC_14A_n260L</w:t>
            </w:r>
          </w:p>
          <w:p w14:paraId="56B92884" w14:textId="77777777" w:rsidR="00A57699" w:rsidRPr="00E062F1" w:rsidRDefault="00A57699" w:rsidP="00A57699">
            <w:pPr>
              <w:pStyle w:val="TAC"/>
              <w:rPr>
                <w:rFonts w:cs="Arial"/>
                <w:szCs w:val="18"/>
              </w:rPr>
            </w:pPr>
            <w:r w:rsidRPr="00E062F1">
              <w:rPr>
                <w:rFonts w:cs="Arial"/>
                <w:szCs w:val="18"/>
              </w:rPr>
              <w:t>DC_14A_n260M</w:t>
            </w:r>
          </w:p>
          <w:p w14:paraId="185431BD" w14:textId="77777777" w:rsidR="00A57699" w:rsidRPr="00E062F1" w:rsidRDefault="00A57699" w:rsidP="00A57699">
            <w:pPr>
              <w:pStyle w:val="TAC"/>
              <w:rPr>
                <w:rFonts w:cs="Arial"/>
                <w:szCs w:val="18"/>
              </w:rPr>
            </w:pPr>
            <w:r w:rsidRPr="00E062F1">
              <w:rPr>
                <w:rFonts w:cs="Arial"/>
                <w:szCs w:val="18"/>
              </w:rPr>
              <w:t>DC_30A_n260A</w:t>
            </w:r>
          </w:p>
          <w:p w14:paraId="7104D4B5" w14:textId="77777777" w:rsidR="00A57699" w:rsidRPr="00E062F1" w:rsidRDefault="00A57699" w:rsidP="00A57699">
            <w:pPr>
              <w:pStyle w:val="TAC"/>
              <w:rPr>
                <w:rFonts w:cs="Arial"/>
                <w:szCs w:val="18"/>
              </w:rPr>
            </w:pPr>
            <w:r w:rsidRPr="00E062F1">
              <w:rPr>
                <w:rFonts w:cs="Arial"/>
                <w:szCs w:val="18"/>
              </w:rPr>
              <w:t>DC_30A_n260G</w:t>
            </w:r>
          </w:p>
          <w:p w14:paraId="616114AB" w14:textId="77777777" w:rsidR="00A57699" w:rsidRPr="00E062F1" w:rsidRDefault="00A57699" w:rsidP="00A57699">
            <w:pPr>
              <w:pStyle w:val="TAC"/>
              <w:rPr>
                <w:rFonts w:cs="Arial"/>
                <w:szCs w:val="18"/>
              </w:rPr>
            </w:pPr>
            <w:r w:rsidRPr="00E062F1">
              <w:rPr>
                <w:rFonts w:cs="Arial"/>
                <w:szCs w:val="18"/>
              </w:rPr>
              <w:t>DC_30A_n260H</w:t>
            </w:r>
          </w:p>
          <w:p w14:paraId="6462DA22" w14:textId="77777777" w:rsidR="00A57699" w:rsidRPr="00E062F1" w:rsidRDefault="00A57699" w:rsidP="00A57699">
            <w:pPr>
              <w:pStyle w:val="TAC"/>
              <w:rPr>
                <w:rFonts w:cs="Arial"/>
                <w:szCs w:val="18"/>
              </w:rPr>
            </w:pPr>
            <w:r w:rsidRPr="00E062F1">
              <w:rPr>
                <w:rFonts w:cs="Arial"/>
                <w:szCs w:val="18"/>
              </w:rPr>
              <w:t>DC_30A_n260I</w:t>
            </w:r>
          </w:p>
          <w:p w14:paraId="3F57276A" w14:textId="77777777" w:rsidR="00A57699" w:rsidRPr="00E062F1" w:rsidRDefault="00A57699" w:rsidP="00A57699">
            <w:pPr>
              <w:pStyle w:val="TAC"/>
              <w:rPr>
                <w:rFonts w:cs="Arial"/>
                <w:szCs w:val="18"/>
              </w:rPr>
            </w:pPr>
            <w:r w:rsidRPr="00E062F1">
              <w:rPr>
                <w:rFonts w:cs="Arial"/>
                <w:szCs w:val="18"/>
              </w:rPr>
              <w:t>DC_30A_n260J</w:t>
            </w:r>
          </w:p>
          <w:p w14:paraId="0D8FD7EA" w14:textId="77777777" w:rsidR="00A57699" w:rsidRPr="00E062F1" w:rsidRDefault="00A57699" w:rsidP="00A57699">
            <w:pPr>
              <w:pStyle w:val="TAC"/>
              <w:rPr>
                <w:rFonts w:cs="Arial"/>
                <w:szCs w:val="18"/>
              </w:rPr>
            </w:pPr>
            <w:r w:rsidRPr="00E062F1">
              <w:rPr>
                <w:rFonts w:cs="Arial"/>
                <w:szCs w:val="18"/>
              </w:rPr>
              <w:t>DC_30A_n260K</w:t>
            </w:r>
          </w:p>
          <w:p w14:paraId="625AEDA5" w14:textId="77777777" w:rsidR="00A57699" w:rsidRPr="00E062F1" w:rsidRDefault="00A57699" w:rsidP="00A57699">
            <w:pPr>
              <w:pStyle w:val="TAC"/>
              <w:rPr>
                <w:rFonts w:cs="Arial"/>
                <w:szCs w:val="18"/>
              </w:rPr>
            </w:pPr>
            <w:r w:rsidRPr="00E062F1">
              <w:rPr>
                <w:rFonts w:cs="Arial"/>
                <w:szCs w:val="18"/>
              </w:rPr>
              <w:t>DC_30A_n260L</w:t>
            </w:r>
          </w:p>
          <w:p w14:paraId="555BB146" w14:textId="77777777" w:rsidR="00A57699" w:rsidRPr="00E062F1" w:rsidRDefault="00A57699" w:rsidP="00A57699">
            <w:pPr>
              <w:pStyle w:val="TAC"/>
              <w:rPr>
                <w:noProof/>
                <w:lang w:eastAsia="zh-CN"/>
              </w:rPr>
            </w:pPr>
            <w:r w:rsidRPr="00E062F1">
              <w:rPr>
                <w:rFonts w:cs="Arial"/>
                <w:szCs w:val="18"/>
              </w:rPr>
              <w:t>DC_30A_n260M</w:t>
            </w:r>
          </w:p>
        </w:tc>
      </w:tr>
      <w:tr w:rsidR="00A57699" w:rsidRPr="00E062F1" w14:paraId="0870BD3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7AF59" w14:textId="77777777" w:rsidR="00A57699" w:rsidRPr="00E062F1" w:rsidRDefault="00A57699" w:rsidP="00A57699">
            <w:pPr>
              <w:pStyle w:val="TAC"/>
              <w:rPr>
                <w:rFonts w:cs="Arial"/>
                <w:szCs w:val="18"/>
              </w:rPr>
            </w:pPr>
            <w:r w:rsidRPr="00E062F1">
              <w:rPr>
                <w:rFonts w:cs="Arial"/>
                <w:szCs w:val="18"/>
              </w:rPr>
              <w:t>DC_14A-66A_n260A</w:t>
            </w:r>
          </w:p>
          <w:p w14:paraId="2EAEA7AC" w14:textId="77777777" w:rsidR="00A57699" w:rsidRPr="00E062F1" w:rsidRDefault="00A57699" w:rsidP="00A57699">
            <w:pPr>
              <w:pStyle w:val="TAC"/>
              <w:rPr>
                <w:rFonts w:cs="Arial"/>
                <w:szCs w:val="18"/>
                <w:lang w:eastAsia="fr-FR"/>
              </w:rPr>
            </w:pPr>
            <w:r w:rsidRPr="00E062F1">
              <w:rPr>
                <w:rFonts w:cs="Arial"/>
                <w:szCs w:val="18"/>
              </w:rPr>
              <w:t>DC_14A-66A_n260G</w:t>
            </w:r>
          </w:p>
          <w:p w14:paraId="7D63501E" w14:textId="77777777" w:rsidR="00A57699" w:rsidRPr="00E062F1" w:rsidRDefault="00A57699" w:rsidP="00A57699">
            <w:pPr>
              <w:pStyle w:val="TAC"/>
              <w:rPr>
                <w:rFonts w:cs="Arial"/>
                <w:szCs w:val="18"/>
              </w:rPr>
            </w:pPr>
            <w:r w:rsidRPr="00E062F1">
              <w:rPr>
                <w:rFonts w:cs="Arial"/>
                <w:szCs w:val="18"/>
              </w:rPr>
              <w:t>DC_14A-66A_n260H</w:t>
            </w:r>
          </w:p>
          <w:p w14:paraId="6605788C" w14:textId="77777777" w:rsidR="00A57699" w:rsidRPr="00E062F1" w:rsidRDefault="00A57699" w:rsidP="00A57699">
            <w:pPr>
              <w:pStyle w:val="TAC"/>
              <w:rPr>
                <w:rFonts w:cs="Arial"/>
                <w:szCs w:val="18"/>
              </w:rPr>
            </w:pPr>
            <w:r w:rsidRPr="00E062F1">
              <w:rPr>
                <w:rFonts w:cs="Arial"/>
                <w:szCs w:val="18"/>
              </w:rPr>
              <w:t>DC_14A-66A_n260I</w:t>
            </w:r>
          </w:p>
          <w:p w14:paraId="7AEE7131" w14:textId="77777777" w:rsidR="00A57699" w:rsidRPr="00E062F1" w:rsidRDefault="00A57699" w:rsidP="00A57699">
            <w:pPr>
              <w:pStyle w:val="TAC"/>
              <w:rPr>
                <w:rFonts w:cs="Arial"/>
                <w:szCs w:val="18"/>
              </w:rPr>
            </w:pPr>
            <w:r w:rsidRPr="00E062F1">
              <w:rPr>
                <w:rFonts w:cs="Arial"/>
                <w:szCs w:val="18"/>
              </w:rPr>
              <w:t>DC_14A-66A_n260J</w:t>
            </w:r>
          </w:p>
          <w:p w14:paraId="287958F1" w14:textId="77777777" w:rsidR="00A57699" w:rsidRPr="00E062F1" w:rsidRDefault="00A57699" w:rsidP="00A57699">
            <w:pPr>
              <w:pStyle w:val="TAC"/>
              <w:rPr>
                <w:rFonts w:cs="Arial"/>
                <w:szCs w:val="18"/>
              </w:rPr>
            </w:pPr>
            <w:r w:rsidRPr="00E062F1">
              <w:rPr>
                <w:rFonts w:cs="Arial"/>
                <w:szCs w:val="18"/>
              </w:rPr>
              <w:t>DC_14A-66A_n260K</w:t>
            </w:r>
          </w:p>
          <w:p w14:paraId="5255DE01" w14:textId="77777777" w:rsidR="00A57699" w:rsidRPr="00E062F1" w:rsidRDefault="00A57699" w:rsidP="00A57699">
            <w:pPr>
              <w:pStyle w:val="TAC"/>
              <w:rPr>
                <w:rFonts w:cs="Arial"/>
                <w:szCs w:val="18"/>
              </w:rPr>
            </w:pPr>
            <w:r w:rsidRPr="00E062F1">
              <w:rPr>
                <w:rFonts w:cs="Arial"/>
                <w:szCs w:val="18"/>
              </w:rPr>
              <w:t>DC_14A-66A_n260L</w:t>
            </w:r>
          </w:p>
          <w:p w14:paraId="4332BF01" w14:textId="77777777" w:rsidR="00A57699" w:rsidRPr="00E062F1" w:rsidRDefault="00A57699" w:rsidP="00A57699">
            <w:pPr>
              <w:pStyle w:val="TAC"/>
              <w:rPr>
                <w:rFonts w:cs="Arial"/>
                <w:szCs w:val="18"/>
              </w:rPr>
            </w:pPr>
            <w:r w:rsidRPr="00E062F1">
              <w:rPr>
                <w:rFonts w:cs="Arial"/>
                <w:szCs w:val="18"/>
              </w:rPr>
              <w:t>DC_14A-66A_n260M</w:t>
            </w:r>
          </w:p>
          <w:p w14:paraId="0CD65FC2" w14:textId="77777777" w:rsidR="00A57699" w:rsidRPr="00E062F1" w:rsidRDefault="00A57699" w:rsidP="00A57699">
            <w:pPr>
              <w:pStyle w:val="TAC"/>
              <w:rPr>
                <w:rFonts w:cs="Arial"/>
                <w:szCs w:val="18"/>
              </w:rPr>
            </w:pPr>
            <w:r w:rsidRPr="00E062F1">
              <w:rPr>
                <w:rFonts w:cs="Arial"/>
                <w:szCs w:val="18"/>
              </w:rPr>
              <w:t>DC_14A-66A-66A_n260A</w:t>
            </w:r>
          </w:p>
          <w:p w14:paraId="17245984" w14:textId="77777777" w:rsidR="00A57699" w:rsidRPr="00E062F1" w:rsidRDefault="00A57699" w:rsidP="00A57699">
            <w:pPr>
              <w:pStyle w:val="TAC"/>
              <w:rPr>
                <w:rFonts w:cs="Arial"/>
                <w:szCs w:val="18"/>
              </w:rPr>
            </w:pPr>
            <w:r w:rsidRPr="00E062F1">
              <w:rPr>
                <w:rFonts w:cs="Arial"/>
                <w:szCs w:val="18"/>
              </w:rPr>
              <w:t>DC_14A-66A-66A_n260G</w:t>
            </w:r>
          </w:p>
          <w:p w14:paraId="688ACDBB" w14:textId="77777777" w:rsidR="00A57699" w:rsidRPr="00E062F1" w:rsidRDefault="00A57699" w:rsidP="00A57699">
            <w:pPr>
              <w:pStyle w:val="TAC"/>
              <w:rPr>
                <w:rFonts w:cs="Arial"/>
                <w:szCs w:val="18"/>
              </w:rPr>
            </w:pPr>
            <w:r w:rsidRPr="00E062F1">
              <w:rPr>
                <w:rFonts w:cs="Arial"/>
                <w:szCs w:val="18"/>
              </w:rPr>
              <w:t>DC_14A-66A-66A_n260H</w:t>
            </w:r>
          </w:p>
          <w:p w14:paraId="3003624A" w14:textId="77777777" w:rsidR="00A57699" w:rsidRPr="00E062F1" w:rsidRDefault="00A57699" w:rsidP="00A57699">
            <w:pPr>
              <w:pStyle w:val="TAC"/>
              <w:rPr>
                <w:rFonts w:cs="Arial"/>
                <w:szCs w:val="18"/>
              </w:rPr>
            </w:pPr>
            <w:r w:rsidRPr="00E062F1">
              <w:rPr>
                <w:rFonts w:cs="Arial"/>
                <w:szCs w:val="18"/>
              </w:rPr>
              <w:t>DC_14A-66A-66A_n260I</w:t>
            </w:r>
          </w:p>
          <w:p w14:paraId="0CDE852E" w14:textId="77777777" w:rsidR="00A57699" w:rsidRPr="00E062F1" w:rsidRDefault="00A57699" w:rsidP="00A57699">
            <w:pPr>
              <w:pStyle w:val="TAC"/>
              <w:rPr>
                <w:rFonts w:cs="Arial"/>
                <w:szCs w:val="18"/>
              </w:rPr>
            </w:pPr>
            <w:r w:rsidRPr="00E062F1">
              <w:rPr>
                <w:rFonts w:cs="Arial"/>
                <w:szCs w:val="18"/>
              </w:rPr>
              <w:t>DC_14A-66A-66A_n260J</w:t>
            </w:r>
          </w:p>
          <w:p w14:paraId="4FA7F673" w14:textId="77777777" w:rsidR="00A57699" w:rsidRPr="00E062F1" w:rsidRDefault="00A57699" w:rsidP="00A57699">
            <w:pPr>
              <w:pStyle w:val="TAC"/>
              <w:rPr>
                <w:rFonts w:cs="Arial"/>
                <w:szCs w:val="18"/>
              </w:rPr>
            </w:pPr>
            <w:r w:rsidRPr="00E062F1">
              <w:rPr>
                <w:rFonts w:cs="Arial"/>
                <w:szCs w:val="18"/>
              </w:rPr>
              <w:t>DC_14A-66A-66A_n260K</w:t>
            </w:r>
          </w:p>
          <w:p w14:paraId="79A67137" w14:textId="77777777" w:rsidR="00A57699" w:rsidRPr="00E062F1" w:rsidRDefault="00A57699" w:rsidP="00A57699">
            <w:pPr>
              <w:pStyle w:val="TAC"/>
              <w:rPr>
                <w:rFonts w:cs="Arial"/>
                <w:szCs w:val="18"/>
              </w:rPr>
            </w:pPr>
            <w:r w:rsidRPr="00E062F1">
              <w:rPr>
                <w:rFonts w:cs="Arial"/>
                <w:szCs w:val="18"/>
              </w:rPr>
              <w:t>DC_14A-66A-66A_n260L</w:t>
            </w:r>
          </w:p>
          <w:p w14:paraId="01524A36" w14:textId="77777777" w:rsidR="00A57699" w:rsidRPr="00E062F1" w:rsidRDefault="00A57699" w:rsidP="00A57699">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F5BD94" w14:textId="77777777" w:rsidR="00A57699" w:rsidRPr="00E062F1" w:rsidRDefault="00A57699" w:rsidP="00A57699">
            <w:pPr>
              <w:pStyle w:val="TAC"/>
              <w:rPr>
                <w:rFonts w:cs="Arial"/>
                <w:szCs w:val="18"/>
              </w:rPr>
            </w:pPr>
            <w:r w:rsidRPr="00E062F1">
              <w:rPr>
                <w:rFonts w:cs="Arial"/>
                <w:szCs w:val="18"/>
              </w:rPr>
              <w:t>DC_14A_n260A</w:t>
            </w:r>
          </w:p>
          <w:p w14:paraId="0A76A6F2" w14:textId="77777777" w:rsidR="00A57699" w:rsidRPr="00E062F1" w:rsidRDefault="00A57699" w:rsidP="00A57699">
            <w:pPr>
              <w:pStyle w:val="TAC"/>
              <w:rPr>
                <w:rFonts w:cs="Arial"/>
                <w:szCs w:val="18"/>
                <w:lang w:eastAsia="fr-FR"/>
              </w:rPr>
            </w:pPr>
            <w:r w:rsidRPr="00E062F1">
              <w:rPr>
                <w:rFonts w:cs="Arial"/>
                <w:szCs w:val="18"/>
              </w:rPr>
              <w:t>DC_14A_n260G</w:t>
            </w:r>
          </w:p>
          <w:p w14:paraId="04EF3822" w14:textId="77777777" w:rsidR="00A57699" w:rsidRPr="00E062F1" w:rsidRDefault="00A57699" w:rsidP="00A57699">
            <w:pPr>
              <w:pStyle w:val="TAC"/>
              <w:rPr>
                <w:rFonts w:cs="Arial"/>
                <w:szCs w:val="18"/>
              </w:rPr>
            </w:pPr>
            <w:r w:rsidRPr="00E062F1">
              <w:rPr>
                <w:rFonts w:cs="Arial"/>
                <w:szCs w:val="18"/>
              </w:rPr>
              <w:t>DC_14A_n260H</w:t>
            </w:r>
          </w:p>
          <w:p w14:paraId="684915E3" w14:textId="77777777" w:rsidR="00A57699" w:rsidRPr="00E062F1" w:rsidRDefault="00A57699" w:rsidP="00A57699">
            <w:pPr>
              <w:pStyle w:val="TAC"/>
              <w:rPr>
                <w:rFonts w:cs="Arial"/>
                <w:szCs w:val="18"/>
              </w:rPr>
            </w:pPr>
            <w:r w:rsidRPr="00E062F1">
              <w:rPr>
                <w:rFonts w:cs="Arial"/>
                <w:szCs w:val="18"/>
              </w:rPr>
              <w:t>DC_14A_n260I</w:t>
            </w:r>
          </w:p>
          <w:p w14:paraId="56D9A5BE" w14:textId="77777777" w:rsidR="00A57699" w:rsidRPr="00E062F1" w:rsidRDefault="00A57699" w:rsidP="00A57699">
            <w:pPr>
              <w:pStyle w:val="TAC"/>
              <w:rPr>
                <w:rFonts w:cs="Arial"/>
                <w:szCs w:val="18"/>
              </w:rPr>
            </w:pPr>
            <w:r w:rsidRPr="00E062F1">
              <w:rPr>
                <w:rFonts w:cs="Arial"/>
                <w:szCs w:val="18"/>
              </w:rPr>
              <w:t>DC_14A_n260J</w:t>
            </w:r>
          </w:p>
          <w:p w14:paraId="76B842A9" w14:textId="77777777" w:rsidR="00A57699" w:rsidRPr="00E062F1" w:rsidRDefault="00A57699" w:rsidP="00A57699">
            <w:pPr>
              <w:pStyle w:val="TAC"/>
              <w:rPr>
                <w:rFonts w:cs="Arial"/>
                <w:szCs w:val="18"/>
              </w:rPr>
            </w:pPr>
            <w:r w:rsidRPr="00E062F1">
              <w:rPr>
                <w:rFonts w:cs="Arial"/>
                <w:szCs w:val="18"/>
              </w:rPr>
              <w:t>DC_14A_n260K</w:t>
            </w:r>
          </w:p>
          <w:p w14:paraId="15E24907" w14:textId="77777777" w:rsidR="00A57699" w:rsidRPr="00E062F1" w:rsidRDefault="00A57699" w:rsidP="00A57699">
            <w:pPr>
              <w:pStyle w:val="TAC"/>
              <w:rPr>
                <w:rFonts w:cs="Arial"/>
                <w:szCs w:val="18"/>
              </w:rPr>
            </w:pPr>
            <w:r w:rsidRPr="00E062F1">
              <w:rPr>
                <w:rFonts w:cs="Arial"/>
                <w:szCs w:val="18"/>
              </w:rPr>
              <w:t>DC_14A_n260L</w:t>
            </w:r>
          </w:p>
          <w:p w14:paraId="2518604B" w14:textId="77777777" w:rsidR="00A57699" w:rsidRPr="00E062F1" w:rsidRDefault="00A57699" w:rsidP="00A57699">
            <w:pPr>
              <w:pStyle w:val="TAC"/>
              <w:rPr>
                <w:rFonts w:cs="Arial"/>
                <w:szCs w:val="18"/>
              </w:rPr>
            </w:pPr>
            <w:r w:rsidRPr="00E062F1">
              <w:rPr>
                <w:rFonts w:cs="Arial"/>
                <w:szCs w:val="18"/>
              </w:rPr>
              <w:t>DC_14A_n260M</w:t>
            </w:r>
          </w:p>
          <w:p w14:paraId="3332F36A" w14:textId="77777777" w:rsidR="00A57699" w:rsidRPr="00E062F1" w:rsidRDefault="00A57699" w:rsidP="00A57699">
            <w:pPr>
              <w:pStyle w:val="TAC"/>
              <w:rPr>
                <w:rFonts w:cs="Arial"/>
                <w:szCs w:val="18"/>
              </w:rPr>
            </w:pPr>
            <w:r w:rsidRPr="00E062F1">
              <w:rPr>
                <w:rFonts w:cs="Arial"/>
                <w:szCs w:val="18"/>
              </w:rPr>
              <w:t>DC_66A_n260A</w:t>
            </w:r>
          </w:p>
          <w:p w14:paraId="44B0FF00" w14:textId="77777777" w:rsidR="00A57699" w:rsidRPr="00E062F1" w:rsidRDefault="00A57699" w:rsidP="00A57699">
            <w:pPr>
              <w:pStyle w:val="TAC"/>
              <w:rPr>
                <w:rFonts w:cs="Arial"/>
                <w:szCs w:val="18"/>
              </w:rPr>
            </w:pPr>
            <w:r w:rsidRPr="00E062F1">
              <w:rPr>
                <w:rFonts w:cs="Arial"/>
                <w:szCs w:val="18"/>
              </w:rPr>
              <w:t>DC_66A_n260G</w:t>
            </w:r>
          </w:p>
          <w:p w14:paraId="55338681" w14:textId="77777777" w:rsidR="00A57699" w:rsidRPr="00E062F1" w:rsidRDefault="00A57699" w:rsidP="00A57699">
            <w:pPr>
              <w:pStyle w:val="TAC"/>
              <w:rPr>
                <w:rFonts w:cs="Arial"/>
                <w:szCs w:val="18"/>
              </w:rPr>
            </w:pPr>
            <w:r w:rsidRPr="00E062F1">
              <w:rPr>
                <w:rFonts w:cs="Arial"/>
                <w:szCs w:val="18"/>
              </w:rPr>
              <w:t>DC_66A_n260H</w:t>
            </w:r>
          </w:p>
          <w:p w14:paraId="34BBE518" w14:textId="77777777" w:rsidR="00A57699" w:rsidRPr="00E062F1" w:rsidRDefault="00A57699" w:rsidP="00A57699">
            <w:pPr>
              <w:pStyle w:val="TAC"/>
              <w:rPr>
                <w:rFonts w:cs="Arial"/>
                <w:szCs w:val="18"/>
              </w:rPr>
            </w:pPr>
            <w:r w:rsidRPr="00E062F1">
              <w:rPr>
                <w:rFonts w:cs="Arial"/>
                <w:szCs w:val="18"/>
              </w:rPr>
              <w:t>DC_66A_n260I</w:t>
            </w:r>
          </w:p>
          <w:p w14:paraId="2750A894" w14:textId="77777777" w:rsidR="00A57699" w:rsidRPr="00E062F1" w:rsidRDefault="00A57699" w:rsidP="00A57699">
            <w:pPr>
              <w:pStyle w:val="TAC"/>
              <w:rPr>
                <w:rFonts w:cs="Arial"/>
                <w:szCs w:val="18"/>
              </w:rPr>
            </w:pPr>
            <w:r w:rsidRPr="00E062F1">
              <w:rPr>
                <w:rFonts w:cs="Arial"/>
                <w:szCs w:val="18"/>
              </w:rPr>
              <w:t>DC_66A_n260J</w:t>
            </w:r>
          </w:p>
          <w:p w14:paraId="5C600DF4" w14:textId="77777777" w:rsidR="00A57699" w:rsidRPr="00E062F1" w:rsidRDefault="00A57699" w:rsidP="00A57699">
            <w:pPr>
              <w:pStyle w:val="TAC"/>
              <w:rPr>
                <w:rFonts w:cs="Arial"/>
                <w:szCs w:val="18"/>
              </w:rPr>
            </w:pPr>
            <w:r w:rsidRPr="00E062F1">
              <w:rPr>
                <w:rFonts w:cs="Arial"/>
                <w:szCs w:val="18"/>
              </w:rPr>
              <w:t>DC_66A_n260K</w:t>
            </w:r>
          </w:p>
          <w:p w14:paraId="6C0441D3" w14:textId="77777777" w:rsidR="00A57699" w:rsidRPr="00E062F1" w:rsidRDefault="00A57699" w:rsidP="00A57699">
            <w:pPr>
              <w:pStyle w:val="TAC"/>
              <w:rPr>
                <w:rFonts w:cs="Arial"/>
                <w:szCs w:val="18"/>
              </w:rPr>
            </w:pPr>
            <w:r w:rsidRPr="00E062F1">
              <w:rPr>
                <w:rFonts w:cs="Arial"/>
                <w:szCs w:val="18"/>
              </w:rPr>
              <w:t>DC_66A_n260L</w:t>
            </w:r>
          </w:p>
          <w:p w14:paraId="7A5E22FA" w14:textId="77777777" w:rsidR="00A57699" w:rsidRPr="00E062F1" w:rsidRDefault="00A57699" w:rsidP="00A57699">
            <w:pPr>
              <w:pStyle w:val="TAC"/>
              <w:rPr>
                <w:noProof/>
                <w:lang w:eastAsia="zh-CN"/>
              </w:rPr>
            </w:pPr>
            <w:r w:rsidRPr="00E062F1">
              <w:rPr>
                <w:rFonts w:cs="Arial"/>
                <w:szCs w:val="18"/>
              </w:rPr>
              <w:t>DC_66A_n260M</w:t>
            </w:r>
          </w:p>
        </w:tc>
      </w:tr>
      <w:tr w:rsidR="00A57699" w:rsidRPr="00E062F1" w14:paraId="49B69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18C711" w14:textId="77777777" w:rsidR="00A57699" w:rsidRPr="00E062F1" w:rsidRDefault="00A57699" w:rsidP="00A57699">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99C553" w14:textId="77777777" w:rsidR="00A57699" w:rsidRPr="00E062F1" w:rsidRDefault="00A57699" w:rsidP="00A57699">
            <w:pPr>
              <w:pStyle w:val="TAC"/>
              <w:rPr>
                <w:noProof/>
                <w:lang w:eastAsia="zh-CN"/>
              </w:rPr>
            </w:pPr>
            <w:r w:rsidRPr="00E062F1">
              <w:rPr>
                <w:noProof/>
                <w:lang w:eastAsia="zh-CN"/>
              </w:rPr>
              <w:t>DC_13A_n257A</w:t>
            </w:r>
          </w:p>
          <w:p w14:paraId="3B33B514" w14:textId="77777777" w:rsidR="00A57699" w:rsidRPr="00E062F1" w:rsidRDefault="00A57699" w:rsidP="00A57699">
            <w:pPr>
              <w:pStyle w:val="TAC"/>
              <w:rPr>
                <w:noProof/>
                <w:lang w:eastAsia="zh-CN"/>
              </w:rPr>
            </w:pPr>
            <w:r w:rsidRPr="00E062F1">
              <w:rPr>
                <w:noProof/>
                <w:lang w:eastAsia="zh-CN"/>
              </w:rPr>
              <w:t>DC_66A_n257A</w:t>
            </w:r>
          </w:p>
        </w:tc>
      </w:tr>
      <w:tr w:rsidR="00A57699" w:rsidRPr="00E062F1" w14:paraId="7DB9BB3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8DB7A0" w14:textId="77777777" w:rsidR="00A57699" w:rsidRPr="00E062F1" w:rsidRDefault="00A57699" w:rsidP="00A57699">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CA6BF6" w14:textId="77777777" w:rsidR="00A57699" w:rsidRPr="00E062F1" w:rsidRDefault="00A57699" w:rsidP="00A57699">
            <w:pPr>
              <w:pStyle w:val="TAC"/>
              <w:rPr>
                <w:noProof/>
                <w:lang w:eastAsia="zh-CN"/>
              </w:rPr>
            </w:pPr>
            <w:r w:rsidRPr="00E062F1">
              <w:rPr>
                <w:noProof/>
                <w:lang w:eastAsia="zh-CN"/>
              </w:rPr>
              <w:t>DC_13A_n260A</w:t>
            </w:r>
          </w:p>
          <w:p w14:paraId="679C9980"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3481D9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50D0AD" w14:textId="77777777" w:rsidR="00A57699" w:rsidRPr="00E062F1" w:rsidRDefault="00A57699" w:rsidP="00A57699">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625BA3" w14:textId="77777777" w:rsidR="00A57699" w:rsidRPr="00E062F1" w:rsidRDefault="00A57699" w:rsidP="00A57699">
            <w:pPr>
              <w:pStyle w:val="TAC"/>
              <w:rPr>
                <w:noProof/>
                <w:lang w:eastAsia="zh-CN"/>
              </w:rPr>
            </w:pPr>
            <w:r w:rsidRPr="00E062F1">
              <w:rPr>
                <w:noProof/>
                <w:lang w:eastAsia="zh-CN"/>
              </w:rPr>
              <w:t>DC_18A_n257A</w:t>
            </w:r>
          </w:p>
          <w:p w14:paraId="34622713" w14:textId="77777777" w:rsidR="00A57699" w:rsidRPr="00E062F1" w:rsidRDefault="00A57699" w:rsidP="00A57699">
            <w:pPr>
              <w:pStyle w:val="TAC"/>
              <w:rPr>
                <w:noProof/>
                <w:lang w:eastAsia="zh-CN"/>
              </w:rPr>
            </w:pPr>
            <w:r w:rsidRPr="00E062F1">
              <w:rPr>
                <w:noProof/>
                <w:lang w:eastAsia="zh-CN"/>
              </w:rPr>
              <w:t>DC_28A_n257A</w:t>
            </w:r>
          </w:p>
        </w:tc>
      </w:tr>
      <w:tr w:rsidR="00A57699" w:rsidRPr="00AA54EC" w14:paraId="22CB6FE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8F1A6B" w14:textId="77777777" w:rsidR="00A57699" w:rsidRPr="00E062F1" w:rsidRDefault="00A57699" w:rsidP="00A57699">
            <w:pPr>
              <w:pStyle w:val="TAC"/>
              <w:rPr>
                <w:rFonts w:cs="Arial"/>
                <w:lang w:eastAsia="ja-JP"/>
              </w:rPr>
            </w:pPr>
            <w:r w:rsidRPr="00E062F1">
              <w:rPr>
                <w:rFonts w:cs="Arial"/>
                <w:lang w:eastAsia="ja-JP"/>
              </w:rPr>
              <w:t>DC_18A-42A_n257A</w:t>
            </w:r>
          </w:p>
          <w:p w14:paraId="30F56ABE" w14:textId="77777777" w:rsidR="00A57699" w:rsidRPr="00E062F1" w:rsidRDefault="00A57699" w:rsidP="00A57699">
            <w:pPr>
              <w:pStyle w:val="TAC"/>
              <w:rPr>
                <w:rFonts w:cs="Arial"/>
                <w:lang w:eastAsia="ja-JP"/>
              </w:rPr>
            </w:pPr>
            <w:r w:rsidRPr="00E062F1">
              <w:rPr>
                <w:rFonts w:cs="Arial"/>
                <w:lang w:eastAsia="ja-JP"/>
              </w:rPr>
              <w:t>DC_18A-42A_n257D</w:t>
            </w:r>
          </w:p>
          <w:p w14:paraId="520CB5D7" w14:textId="77777777" w:rsidR="00A57699" w:rsidRPr="00E062F1" w:rsidRDefault="00A57699" w:rsidP="00A57699">
            <w:pPr>
              <w:pStyle w:val="TAC"/>
              <w:rPr>
                <w:rFonts w:cs="Arial"/>
                <w:lang w:eastAsia="ja-JP"/>
              </w:rPr>
            </w:pPr>
            <w:r w:rsidRPr="00E062F1">
              <w:rPr>
                <w:rFonts w:cs="Arial"/>
                <w:lang w:eastAsia="ja-JP"/>
              </w:rPr>
              <w:t>DC_18A-42A_n257E</w:t>
            </w:r>
          </w:p>
          <w:p w14:paraId="4CA8E97F" w14:textId="77777777" w:rsidR="00A57699" w:rsidRPr="00E062F1" w:rsidRDefault="00A57699" w:rsidP="00A57699">
            <w:pPr>
              <w:pStyle w:val="TAC"/>
              <w:rPr>
                <w:rFonts w:cs="Arial"/>
                <w:lang w:eastAsia="ja-JP"/>
              </w:rPr>
            </w:pPr>
            <w:r w:rsidRPr="00E062F1">
              <w:rPr>
                <w:rFonts w:cs="Arial"/>
                <w:lang w:eastAsia="ja-JP"/>
              </w:rPr>
              <w:t>DC_18A-42A_n257F</w:t>
            </w:r>
          </w:p>
          <w:p w14:paraId="071298AA" w14:textId="77777777" w:rsidR="00A57699" w:rsidRPr="00E062F1" w:rsidRDefault="00A57699" w:rsidP="00A57699">
            <w:pPr>
              <w:pStyle w:val="TAC"/>
              <w:rPr>
                <w:rFonts w:cs="Arial"/>
                <w:lang w:eastAsia="ja-JP"/>
              </w:rPr>
            </w:pPr>
            <w:r w:rsidRPr="00E062F1">
              <w:rPr>
                <w:rFonts w:cs="Arial"/>
                <w:lang w:eastAsia="ja-JP"/>
              </w:rPr>
              <w:t>DC_18A-42A_n257G</w:t>
            </w:r>
          </w:p>
          <w:p w14:paraId="6F7757F8" w14:textId="77777777" w:rsidR="00A57699" w:rsidRPr="00E062F1" w:rsidRDefault="00A57699" w:rsidP="00A57699">
            <w:pPr>
              <w:pStyle w:val="TAC"/>
              <w:rPr>
                <w:rFonts w:cs="Arial"/>
                <w:lang w:eastAsia="ja-JP"/>
              </w:rPr>
            </w:pPr>
            <w:r w:rsidRPr="00E062F1">
              <w:rPr>
                <w:rFonts w:cs="Arial"/>
                <w:lang w:eastAsia="ja-JP"/>
              </w:rPr>
              <w:t>DC_18A-42A_n257H</w:t>
            </w:r>
          </w:p>
          <w:p w14:paraId="5076B75C" w14:textId="77777777" w:rsidR="00A57699" w:rsidRPr="00E062F1" w:rsidRDefault="00A57699" w:rsidP="00A57699">
            <w:pPr>
              <w:pStyle w:val="TAC"/>
              <w:rPr>
                <w:rFonts w:cs="Arial"/>
                <w:lang w:eastAsia="ja-JP"/>
              </w:rPr>
            </w:pPr>
            <w:r w:rsidRPr="00E062F1">
              <w:rPr>
                <w:rFonts w:cs="Arial"/>
                <w:lang w:eastAsia="ja-JP"/>
              </w:rPr>
              <w:t>DC_18A-42A_n257I</w:t>
            </w:r>
          </w:p>
          <w:p w14:paraId="75651E68" w14:textId="77777777" w:rsidR="00A57699" w:rsidRPr="00E062F1" w:rsidRDefault="00A57699" w:rsidP="00A57699">
            <w:pPr>
              <w:pStyle w:val="TAC"/>
              <w:rPr>
                <w:rFonts w:cs="Arial"/>
                <w:lang w:eastAsia="ja-JP"/>
              </w:rPr>
            </w:pPr>
            <w:r w:rsidRPr="00E062F1">
              <w:rPr>
                <w:rFonts w:cs="Arial"/>
                <w:lang w:eastAsia="ja-JP"/>
              </w:rPr>
              <w:t>DC_18A-42A_n257J</w:t>
            </w:r>
          </w:p>
          <w:p w14:paraId="434C81C1" w14:textId="77777777" w:rsidR="00A57699" w:rsidRPr="00E062F1" w:rsidRDefault="00A57699" w:rsidP="00A57699">
            <w:pPr>
              <w:pStyle w:val="TAC"/>
              <w:rPr>
                <w:rFonts w:cs="Arial"/>
                <w:lang w:eastAsia="ja-JP"/>
              </w:rPr>
            </w:pPr>
            <w:r w:rsidRPr="00E062F1">
              <w:rPr>
                <w:rFonts w:cs="Arial"/>
                <w:lang w:eastAsia="ja-JP"/>
              </w:rPr>
              <w:t>DC_18A-42A_n257K</w:t>
            </w:r>
          </w:p>
          <w:p w14:paraId="691A9A42" w14:textId="77777777" w:rsidR="00A57699" w:rsidRPr="00E062F1" w:rsidRDefault="00A57699" w:rsidP="00A57699">
            <w:pPr>
              <w:pStyle w:val="TAC"/>
              <w:rPr>
                <w:rFonts w:cs="Arial"/>
                <w:lang w:eastAsia="ja-JP"/>
              </w:rPr>
            </w:pPr>
            <w:r w:rsidRPr="00E062F1">
              <w:rPr>
                <w:rFonts w:cs="Arial"/>
                <w:lang w:eastAsia="ja-JP"/>
              </w:rPr>
              <w:t>DC_18A-42A_n257L</w:t>
            </w:r>
          </w:p>
          <w:p w14:paraId="3C9CCB51" w14:textId="77777777" w:rsidR="00A57699" w:rsidRPr="00E062F1" w:rsidRDefault="00A57699" w:rsidP="00A57699">
            <w:pPr>
              <w:pStyle w:val="TAC"/>
              <w:rPr>
                <w:rFonts w:cs="Arial"/>
                <w:lang w:eastAsia="ja-JP"/>
              </w:rPr>
            </w:pPr>
            <w:r w:rsidRPr="00E062F1">
              <w:rPr>
                <w:rFonts w:cs="Arial"/>
                <w:lang w:eastAsia="ja-JP"/>
              </w:rPr>
              <w:t>DC_18A-42A_n257M</w:t>
            </w:r>
          </w:p>
          <w:p w14:paraId="6630A722" w14:textId="77777777" w:rsidR="00A57699" w:rsidRPr="00E062F1" w:rsidRDefault="00A57699" w:rsidP="00A57699">
            <w:pPr>
              <w:pStyle w:val="TAC"/>
              <w:rPr>
                <w:rFonts w:cs="Arial"/>
                <w:lang w:eastAsia="ja-JP"/>
              </w:rPr>
            </w:pPr>
            <w:r w:rsidRPr="00E062F1">
              <w:rPr>
                <w:rFonts w:cs="Arial"/>
                <w:lang w:eastAsia="ja-JP"/>
              </w:rPr>
              <w:t>DC_18A-42C_n257A</w:t>
            </w:r>
          </w:p>
          <w:p w14:paraId="7388B2D8" w14:textId="77777777" w:rsidR="00A57699" w:rsidRPr="00E062F1" w:rsidRDefault="00A57699" w:rsidP="00A57699">
            <w:pPr>
              <w:pStyle w:val="TAC"/>
              <w:rPr>
                <w:rFonts w:cs="Arial"/>
                <w:lang w:eastAsia="ja-JP"/>
              </w:rPr>
            </w:pPr>
            <w:r w:rsidRPr="00E062F1">
              <w:rPr>
                <w:rFonts w:cs="Arial"/>
                <w:lang w:eastAsia="ja-JP"/>
              </w:rPr>
              <w:t>DC_18A-42C_n257D</w:t>
            </w:r>
          </w:p>
          <w:p w14:paraId="5E41ED19" w14:textId="77777777" w:rsidR="00A57699" w:rsidRPr="00E062F1" w:rsidRDefault="00A57699" w:rsidP="00A57699">
            <w:pPr>
              <w:pStyle w:val="TAC"/>
              <w:rPr>
                <w:rFonts w:cs="Arial"/>
                <w:lang w:eastAsia="ja-JP"/>
              </w:rPr>
            </w:pPr>
            <w:r w:rsidRPr="00E062F1">
              <w:rPr>
                <w:rFonts w:cs="Arial"/>
                <w:lang w:eastAsia="ja-JP"/>
              </w:rPr>
              <w:t>DC_18A-42C_n257E</w:t>
            </w:r>
          </w:p>
          <w:p w14:paraId="2231AFD3" w14:textId="77777777" w:rsidR="00A57699" w:rsidRPr="00E062F1" w:rsidRDefault="00A57699" w:rsidP="00A57699">
            <w:pPr>
              <w:pStyle w:val="TAC"/>
              <w:rPr>
                <w:rFonts w:cs="Arial"/>
                <w:lang w:eastAsia="ja-JP"/>
              </w:rPr>
            </w:pPr>
            <w:r w:rsidRPr="00E062F1">
              <w:rPr>
                <w:rFonts w:cs="Arial"/>
                <w:lang w:eastAsia="ja-JP"/>
              </w:rPr>
              <w:t>DC_18A-42C_n257F</w:t>
            </w:r>
          </w:p>
          <w:p w14:paraId="67330006" w14:textId="77777777" w:rsidR="00A57699" w:rsidRPr="00E062F1" w:rsidRDefault="00A57699" w:rsidP="00A57699">
            <w:pPr>
              <w:pStyle w:val="TAC"/>
              <w:rPr>
                <w:rFonts w:cs="Arial"/>
                <w:lang w:eastAsia="ja-JP"/>
              </w:rPr>
            </w:pPr>
            <w:r w:rsidRPr="00E062F1">
              <w:rPr>
                <w:rFonts w:cs="Arial"/>
                <w:lang w:eastAsia="ja-JP"/>
              </w:rPr>
              <w:t>DC_18A-42C_n257G</w:t>
            </w:r>
          </w:p>
          <w:p w14:paraId="2A94E63C" w14:textId="77777777" w:rsidR="00A57699" w:rsidRPr="00E062F1" w:rsidRDefault="00A57699" w:rsidP="00A57699">
            <w:pPr>
              <w:pStyle w:val="TAC"/>
              <w:rPr>
                <w:rFonts w:cs="Arial"/>
                <w:lang w:eastAsia="ja-JP"/>
              </w:rPr>
            </w:pPr>
            <w:r w:rsidRPr="00E062F1">
              <w:rPr>
                <w:rFonts w:cs="Arial"/>
                <w:lang w:eastAsia="ja-JP"/>
              </w:rPr>
              <w:t>DC_18A-42C_n257H</w:t>
            </w:r>
          </w:p>
          <w:p w14:paraId="2D514F89" w14:textId="77777777" w:rsidR="00A57699" w:rsidRPr="00E062F1" w:rsidRDefault="00A57699" w:rsidP="00A57699">
            <w:pPr>
              <w:pStyle w:val="TAC"/>
              <w:rPr>
                <w:rFonts w:cs="Arial"/>
                <w:lang w:eastAsia="ja-JP"/>
              </w:rPr>
            </w:pPr>
            <w:r w:rsidRPr="00E062F1">
              <w:rPr>
                <w:rFonts w:cs="Arial"/>
                <w:lang w:eastAsia="ja-JP"/>
              </w:rPr>
              <w:t>DC_18A-42C_n257I</w:t>
            </w:r>
          </w:p>
          <w:p w14:paraId="2364F60A" w14:textId="77777777" w:rsidR="00A57699" w:rsidRPr="00E062F1" w:rsidRDefault="00A57699" w:rsidP="00A57699">
            <w:pPr>
              <w:pStyle w:val="TAC"/>
              <w:rPr>
                <w:rFonts w:cs="Arial"/>
                <w:lang w:eastAsia="ja-JP"/>
              </w:rPr>
            </w:pPr>
            <w:r w:rsidRPr="00E062F1">
              <w:rPr>
                <w:rFonts w:cs="Arial"/>
                <w:lang w:eastAsia="ja-JP"/>
              </w:rPr>
              <w:t>DC_18A-42C_n257J</w:t>
            </w:r>
          </w:p>
          <w:p w14:paraId="733FAB1B" w14:textId="77777777" w:rsidR="00A57699" w:rsidRPr="00E062F1" w:rsidRDefault="00A57699" w:rsidP="00A57699">
            <w:pPr>
              <w:pStyle w:val="TAC"/>
              <w:rPr>
                <w:rFonts w:cs="Arial"/>
                <w:lang w:eastAsia="ja-JP"/>
              </w:rPr>
            </w:pPr>
            <w:r w:rsidRPr="00E062F1">
              <w:rPr>
                <w:rFonts w:cs="Arial"/>
                <w:lang w:eastAsia="ja-JP"/>
              </w:rPr>
              <w:t>DC_18A-42C_n257K</w:t>
            </w:r>
          </w:p>
          <w:p w14:paraId="6C9423F7" w14:textId="77777777" w:rsidR="00A57699" w:rsidRPr="00E062F1" w:rsidRDefault="00A57699" w:rsidP="00A57699">
            <w:pPr>
              <w:pStyle w:val="TAC"/>
              <w:rPr>
                <w:rFonts w:cs="Arial"/>
                <w:lang w:eastAsia="ja-JP"/>
              </w:rPr>
            </w:pPr>
            <w:r w:rsidRPr="00E062F1">
              <w:rPr>
                <w:rFonts w:cs="Arial"/>
                <w:lang w:eastAsia="ja-JP"/>
              </w:rPr>
              <w:t>DC_18A-42C_n257L</w:t>
            </w:r>
          </w:p>
          <w:p w14:paraId="0A34AFFF" w14:textId="77777777" w:rsidR="00A57699" w:rsidRPr="00E062F1" w:rsidRDefault="00A57699" w:rsidP="00A57699">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508774" w14:textId="77777777" w:rsidR="00A57699" w:rsidRPr="00E062F1" w:rsidRDefault="00A57699" w:rsidP="00A57699">
            <w:pPr>
              <w:pStyle w:val="TAC"/>
              <w:rPr>
                <w:lang w:eastAsia="ja-JP"/>
              </w:rPr>
            </w:pPr>
            <w:r w:rsidRPr="00E062F1">
              <w:rPr>
                <w:lang w:eastAsia="ja-JP"/>
              </w:rPr>
              <w:t>DC_18A_n257A</w:t>
            </w:r>
          </w:p>
          <w:p w14:paraId="0669415D" w14:textId="77777777" w:rsidR="00A57699" w:rsidRPr="00E062F1" w:rsidRDefault="00A57699" w:rsidP="00A57699">
            <w:pPr>
              <w:pStyle w:val="TAC"/>
              <w:rPr>
                <w:lang w:eastAsia="ja-JP"/>
              </w:rPr>
            </w:pPr>
            <w:r w:rsidRPr="00E062F1">
              <w:rPr>
                <w:lang w:eastAsia="ja-JP"/>
              </w:rPr>
              <w:t>DC_18A_n257G</w:t>
            </w:r>
          </w:p>
          <w:p w14:paraId="0EFD468F" w14:textId="77777777" w:rsidR="00A57699" w:rsidRPr="00E062F1" w:rsidRDefault="00A57699" w:rsidP="00A57699">
            <w:pPr>
              <w:pStyle w:val="TAC"/>
              <w:rPr>
                <w:lang w:eastAsia="ja-JP"/>
              </w:rPr>
            </w:pPr>
            <w:r w:rsidRPr="00E062F1">
              <w:rPr>
                <w:lang w:eastAsia="ja-JP"/>
              </w:rPr>
              <w:t>DC_18A_n257H</w:t>
            </w:r>
          </w:p>
          <w:p w14:paraId="25889126" w14:textId="77777777" w:rsidR="00A57699" w:rsidRPr="00E062F1" w:rsidRDefault="00A57699" w:rsidP="00A57699">
            <w:pPr>
              <w:pStyle w:val="TAC"/>
              <w:rPr>
                <w:lang w:eastAsia="ja-JP"/>
              </w:rPr>
            </w:pPr>
            <w:r w:rsidRPr="00E062F1">
              <w:rPr>
                <w:lang w:eastAsia="ja-JP"/>
              </w:rPr>
              <w:t>DC_18A_n257I</w:t>
            </w:r>
          </w:p>
          <w:p w14:paraId="0335374D" w14:textId="77777777" w:rsidR="00A57699" w:rsidRPr="00E062F1" w:rsidRDefault="00A57699" w:rsidP="00A57699">
            <w:pPr>
              <w:pStyle w:val="TAC"/>
              <w:rPr>
                <w:lang w:eastAsia="ja-JP"/>
              </w:rPr>
            </w:pPr>
            <w:r w:rsidRPr="00E062F1">
              <w:rPr>
                <w:lang w:eastAsia="ja-JP"/>
              </w:rPr>
              <w:t>DC_42A_n257A</w:t>
            </w:r>
          </w:p>
          <w:p w14:paraId="2B9725F1" w14:textId="77777777" w:rsidR="00A57699" w:rsidRPr="00E062F1" w:rsidRDefault="00A57699" w:rsidP="00A57699">
            <w:pPr>
              <w:pStyle w:val="TAC"/>
              <w:rPr>
                <w:lang w:eastAsia="ja-JP"/>
              </w:rPr>
            </w:pPr>
            <w:r w:rsidRPr="00E062F1">
              <w:rPr>
                <w:lang w:eastAsia="ja-JP"/>
              </w:rPr>
              <w:t>DC_42A_n257G</w:t>
            </w:r>
          </w:p>
          <w:p w14:paraId="60976565" w14:textId="77777777" w:rsidR="00A57699" w:rsidRPr="00E062F1" w:rsidRDefault="00A57699" w:rsidP="00A57699">
            <w:pPr>
              <w:pStyle w:val="TAC"/>
              <w:rPr>
                <w:lang w:eastAsia="ja-JP"/>
              </w:rPr>
            </w:pPr>
            <w:r w:rsidRPr="00E062F1">
              <w:rPr>
                <w:lang w:eastAsia="ja-JP"/>
              </w:rPr>
              <w:t>DC_42A_n257H</w:t>
            </w:r>
          </w:p>
          <w:p w14:paraId="2B19B22D" w14:textId="77777777" w:rsidR="00A57699" w:rsidRPr="00E062F1" w:rsidRDefault="00A57699" w:rsidP="00A57699">
            <w:pPr>
              <w:pStyle w:val="TAC"/>
              <w:rPr>
                <w:lang w:eastAsia="ja-JP"/>
              </w:rPr>
            </w:pPr>
            <w:r w:rsidRPr="00E062F1">
              <w:rPr>
                <w:lang w:eastAsia="ja-JP"/>
              </w:rPr>
              <w:t>DC_42A_n257I</w:t>
            </w:r>
          </w:p>
          <w:p w14:paraId="13D54410" w14:textId="77777777" w:rsidR="00A57699" w:rsidRPr="00E062F1" w:rsidRDefault="00A57699" w:rsidP="00A57699">
            <w:pPr>
              <w:pStyle w:val="TAC"/>
              <w:rPr>
                <w:lang w:eastAsia="ja-JP"/>
              </w:rPr>
            </w:pPr>
            <w:r w:rsidRPr="00E062F1">
              <w:rPr>
                <w:lang w:eastAsia="ja-JP"/>
              </w:rPr>
              <w:t>DC_42C_n257A</w:t>
            </w:r>
          </w:p>
          <w:p w14:paraId="77A0D9E0" w14:textId="77777777" w:rsidR="00A57699" w:rsidRPr="00AA54EC" w:rsidRDefault="00A57699" w:rsidP="00A57699">
            <w:pPr>
              <w:pStyle w:val="TAC"/>
              <w:rPr>
                <w:lang w:val="sv-FI" w:eastAsia="ja-JP"/>
              </w:rPr>
            </w:pPr>
            <w:r w:rsidRPr="00AA54EC">
              <w:rPr>
                <w:lang w:val="sv-FI" w:eastAsia="ja-JP"/>
              </w:rPr>
              <w:t>DC_42C_n257G</w:t>
            </w:r>
          </w:p>
          <w:p w14:paraId="70D34BD3" w14:textId="77777777" w:rsidR="00A57699" w:rsidRPr="00AA54EC" w:rsidRDefault="00A57699" w:rsidP="00A57699">
            <w:pPr>
              <w:pStyle w:val="TAC"/>
              <w:rPr>
                <w:lang w:val="sv-FI" w:eastAsia="ja-JP"/>
              </w:rPr>
            </w:pPr>
            <w:r w:rsidRPr="00AA54EC">
              <w:rPr>
                <w:lang w:val="sv-FI" w:eastAsia="ja-JP"/>
              </w:rPr>
              <w:t>DC_42C_n257H</w:t>
            </w:r>
          </w:p>
          <w:p w14:paraId="7510DBC1" w14:textId="77777777" w:rsidR="00A57699" w:rsidRPr="00AA54EC" w:rsidRDefault="00A57699" w:rsidP="00A57699">
            <w:pPr>
              <w:pStyle w:val="TAC"/>
              <w:rPr>
                <w:noProof/>
                <w:lang w:val="sv-FI" w:eastAsia="zh-CN"/>
              </w:rPr>
            </w:pPr>
            <w:r w:rsidRPr="00AA54EC">
              <w:rPr>
                <w:lang w:val="sv-FI" w:eastAsia="ja-JP"/>
              </w:rPr>
              <w:t>DC_42C_n257I</w:t>
            </w:r>
          </w:p>
        </w:tc>
      </w:tr>
      <w:tr w:rsidR="00A57699" w:rsidRPr="00AA54EC" w14:paraId="5A26FE2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91B7D4" w14:textId="77777777" w:rsidR="00A57699" w:rsidRPr="00E062F1" w:rsidRDefault="00A57699" w:rsidP="00A57699">
            <w:pPr>
              <w:pStyle w:val="TAC"/>
              <w:rPr>
                <w:lang w:eastAsia="zh-CN"/>
              </w:rPr>
            </w:pPr>
            <w:r w:rsidRPr="00E062F1">
              <w:rPr>
                <w:rFonts w:cs="Arial"/>
                <w:lang w:eastAsia="ja-JP"/>
              </w:rPr>
              <w:t>DC_18A-41A_n257</w:t>
            </w:r>
            <w:r w:rsidRPr="00E062F1">
              <w:rPr>
                <w:rFonts w:cs="Arial"/>
                <w:lang w:eastAsia="zh-CN"/>
              </w:rPr>
              <w:t>A</w:t>
            </w:r>
          </w:p>
          <w:p w14:paraId="7E462CF5" w14:textId="77777777" w:rsidR="00A57699" w:rsidRPr="00E062F1" w:rsidRDefault="00A57699" w:rsidP="00A57699">
            <w:pPr>
              <w:pStyle w:val="TAC"/>
              <w:rPr>
                <w:rFonts w:cs="Arial"/>
                <w:lang w:eastAsia="zh-CN"/>
              </w:rPr>
            </w:pPr>
            <w:r w:rsidRPr="00E062F1">
              <w:rPr>
                <w:rFonts w:cs="Arial"/>
                <w:lang w:eastAsia="ja-JP"/>
              </w:rPr>
              <w:t>DC_18A-41A_n257</w:t>
            </w:r>
            <w:r w:rsidRPr="00E062F1">
              <w:rPr>
                <w:rFonts w:cs="Arial"/>
                <w:lang w:eastAsia="zh-CN"/>
              </w:rPr>
              <w:t>G</w:t>
            </w:r>
          </w:p>
          <w:p w14:paraId="6537B766" w14:textId="77777777" w:rsidR="00A57699" w:rsidRPr="00E062F1" w:rsidRDefault="00A57699" w:rsidP="00A57699">
            <w:pPr>
              <w:pStyle w:val="TAC"/>
              <w:rPr>
                <w:rFonts w:cs="Arial"/>
                <w:lang w:eastAsia="zh-CN"/>
              </w:rPr>
            </w:pPr>
            <w:r w:rsidRPr="00E062F1">
              <w:rPr>
                <w:rFonts w:cs="Arial"/>
                <w:lang w:eastAsia="ja-JP"/>
              </w:rPr>
              <w:t>DC_18A-41A_n257</w:t>
            </w:r>
            <w:r w:rsidRPr="00E062F1">
              <w:rPr>
                <w:rFonts w:cs="Arial"/>
                <w:lang w:eastAsia="zh-CN"/>
              </w:rPr>
              <w:t>H</w:t>
            </w:r>
          </w:p>
          <w:p w14:paraId="2583C2C3" w14:textId="77777777" w:rsidR="00A57699" w:rsidRPr="00E062F1" w:rsidRDefault="00A57699" w:rsidP="00A57699">
            <w:pPr>
              <w:pStyle w:val="TAC"/>
              <w:rPr>
                <w:rFonts w:cs="Arial"/>
                <w:lang w:eastAsia="zh-CN"/>
              </w:rPr>
            </w:pPr>
            <w:r w:rsidRPr="00E062F1">
              <w:rPr>
                <w:rFonts w:cs="Arial"/>
                <w:lang w:eastAsia="ja-JP"/>
              </w:rPr>
              <w:t>DC_18A-41A_n257</w:t>
            </w:r>
            <w:r w:rsidRPr="00E062F1">
              <w:rPr>
                <w:rFonts w:cs="Arial"/>
                <w:lang w:eastAsia="zh-CN"/>
              </w:rPr>
              <w:t>I</w:t>
            </w:r>
          </w:p>
          <w:p w14:paraId="4AD36C3C" w14:textId="77777777" w:rsidR="00A57699" w:rsidRPr="00E062F1" w:rsidRDefault="00A57699" w:rsidP="00A57699">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BEC18E2" w14:textId="77777777" w:rsidR="00A57699" w:rsidRPr="00E062F1" w:rsidRDefault="00A57699" w:rsidP="00A57699">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B835CD6" w14:textId="77777777" w:rsidR="00A57699" w:rsidRPr="00E062F1" w:rsidRDefault="00A57699" w:rsidP="00A57699">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198D4334" w14:textId="77777777" w:rsidR="00A57699" w:rsidRPr="00E062F1" w:rsidRDefault="00A57699" w:rsidP="00A57699">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7E3FA"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A_n257A</w:t>
            </w:r>
          </w:p>
          <w:p w14:paraId="55D1CF9A"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6D16225B"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530EDFB" w14:textId="77777777" w:rsidR="00A57699" w:rsidRPr="00E062F1" w:rsidRDefault="00A57699" w:rsidP="00A57699">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41265F78" w14:textId="77777777" w:rsidR="00A57699" w:rsidRPr="00E062F1" w:rsidRDefault="00A57699" w:rsidP="00A57699">
            <w:pPr>
              <w:pStyle w:val="TAC"/>
              <w:rPr>
                <w:lang w:eastAsia="zh-CN"/>
              </w:rPr>
            </w:pPr>
            <w:r w:rsidRPr="00E062F1">
              <w:rPr>
                <w:lang w:eastAsia="ja-JP"/>
              </w:rPr>
              <w:t>DC_</w:t>
            </w:r>
            <w:r w:rsidRPr="00E062F1">
              <w:rPr>
                <w:lang w:eastAsia="zh-CN"/>
              </w:rPr>
              <w:t>41</w:t>
            </w:r>
            <w:r w:rsidRPr="00E062F1">
              <w:rPr>
                <w:lang w:eastAsia="ja-JP"/>
              </w:rPr>
              <w:t>A_n257A</w:t>
            </w:r>
          </w:p>
          <w:p w14:paraId="78295BA7" w14:textId="77777777" w:rsidR="00A57699" w:rsidRPr="00E062F1" w:rsidRDefault="00A57699" w:rsidP="00A57699">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65AE066F" w14:textId="77777777" w:rsidR="00A57699" w:rsidRPr="00E062F1" w:rsidRDefault="00A57699" w:rsidP="00A57699">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6039B866" w14:textId="77777777" w:rsidR="00A57699" w:rsidRPr="00E062F1" w:rsidRDefault="00A57699" w:rsidP="00A57699">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2164065C" w14:textId="77777777" w:rsidR="00A57699" w:rsidRPr="00E062F1" w:rsidRDefault="00A57699" w:rsidP="00A57699">
            <w:pPr>
              <w:pStyle w:val="TAC"/>
              <w:rPr>
                <w:lang w:eastAsia="zh-CN"/>
              </w:rPr>
            </w:pPr>
            <w:r w:rsidRPr="00E062F1">
              <w:rPr>
                <w:lang w:eastAsia="ja-JP"/>
              </w:rPr>
              <w:t>DC_</w:t>
            </w:r>
            <w:r w:rsidRPr="00E062F1">
              <w:rPr>
                <w:lang w:eastAsia="zh-CN"/>
              </w:rPr>
              <w:t>41C</w:t>
            </w:r>
            <w:r w:rsidRPr="00E062F1">
              <w:rPr>
                <w:lang w:eastAsia="ja-JP"/>
              </w:rPr>
              <w:t>_n257A</w:t>
            </w:r>
          </w:p>
          <w:p w14:paraId="1554C114" w14:textId="77777777" w:rsidR="00A57699" w:rsidRPr="00AA54EC" w:rsidRDefault="00A57699" w:rsidP="00A57699">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6F7FE4F2" w14:textId="77777777" w:rsidR="00A57699" w:rsidRPr="00AA54EC" w:rsidRDefault="00A57699" w:rsidP="00A57699">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187EF919" w14:textId="77777777" w:rsidR="00A57699" w:rsidRPr="00AA54EC" w:rsidRDefault="00A57699" w:rsidP="00A57699">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A57699" w:rsidRPr="00E062F1" w14:paraId="5C5E13A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F24391" w14:textId="77777777" w:rsidR="00A57699" w:rsidRPr="00E062F1" w:rsidRDefault="00A57699" w:rsidP="00A57699">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7D16DA21" w14:textId="77777777" w:rsidR="00A57699" w:rsidRPr="00E062F1" w:rsidRDefault="00A57699" w:rsidP="00A57699">
            <w:pPr>
              <w:pStyle w:val="TAC"/>
              <w:rPr>
                <w:noProof/>
                <w:lang w:eastAsia="zh-CN"/>
              </w:rPr>
            </w:pPr>
            <w:r w:rsidRPr="00E062F1">
              <w:rPr>
                <w:noProof/>
                <w:lang w:eastAsia="zh-CN"/>
              </w:rPr>
              <w:t>DC_19A-21A_n257D</w:t>
            </w:r>
            <w:r w:rsidRPr="00E062F1">
              <w:rPr>
                <w:noProof/>
                <w:vertAlign w:val="superscript"/>
                <w:lang w:eastAsia="zh-CN"/>
              </w:rPr>
              <w:t>2</w:t>
            </w:r>
          </w:p>
          <w:p w14:paraId="70BB16A0" w14:textId="77777777" w:rsidR="00A57699" w:rsidRPr="00E062F1" w:rsidRDefault="00A57699" w:rsidP="00A57699">
            <w:pPr>
              <w:pStyle w:val="TAC"/>
              <w:rPr>
                <w:noProof/>
                <w:lang w:eastAsia="zh-CN"/>
              </w:rPr>
            </w:pPr>
            <w:r w:rsidRPr="00E062F1">
              <w:rPr>
                <w:noProof/>
                <w:lang w:eastAsia="zh-CN"/>
              </w:rPr>
              <w:t>DC_19A-21A_n257E</w:t>
            </w:r>
            <w:r w:rsidRPr="00E062F1">
              <w:rPr>
                <w:noProof/>
                <w:vertAlign w:val="superscript"/>
                <w:lang w:eastAsia="zh-CN"/>
              </w:rPr>
              <w:t>2</w:t>
            </w:r>
          </w:p>
          <w:p w14:paraId="545FF508" w14:textId="77777777" w:rsidR="00A57699" w:rsidRPr="00E062F1" w:rsidRDefault="00A57699" w:rsidP="00A57699">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004805F5" w14:textId="77777777" w:rsidR="00A57699" w:rsidRPr="00E062F1" w:rsidRDefault="00A57699" w:rsidP="00A57699">
            <w:pPr>
              <w:pStyle w:val="TAC"/>
              <w:rPr>
                <w:lang w:eastAsia="ja-JP"/>
              </w:rPr>
            </w:pPr>
            <w:r w:rsidRPr="00E062F1">
              <w:rPr>
                <w:lang w:eastAsia="ja-JP"/>
              </w:rPr>
              <w:t>DC_19A-21A_n257G</w:t>
            </w:r>
          </w:p>
          <w:p w14:paraId="66193782" w14:textId="77777777" w:rsidR="00A57699" w:rsidRPr="00E062F1" w:rsidRDefault="00A57699" w:rsidP="00A57699">
            <w:pPr>
              <w:pStyle w:val="TAC"/>
              <w:rPr>
                <w:lang w:eastAsia="ja-JP"/>
              </w:rPr>
            </w:pPr>
            <w:r w:rsidRPr="00E062F1">
              <w:rPr>
                <w:lang w:eastAsia="ja-JP"/>
              </w:rPr>
              <w:t>DC_19A-21A_n257H</w:t>
            </w:r>
          </w:p>
          <w:p w14:paraId="70735635" w14:textId="77777777" w:rsidR="00A57699" w:rsidRPr="00E062F1" w:rsidRDefault="00A57699" w:rsidP="00A57699">
            <w:pPr>
              <w:pStyle w:val="TAC"/>
              <w:rPr>
                <w:lang w:eastAsia="ja-JP"/>
              </w:rPr>
            </w:pPr>
            <w:r w:rsidRPr="00E062F1">
              <w:rPr>
                <w:lang w:eastAsia="ja-JP"/>
              </w:rPr>
              <w:t>DC_19A-21A_n257I</w:t>
            </w:r>
          </w:p>
          <w:p w14:paraId="13BF31A2" w14:textId="77777777" w:rsidR="00A57699" w:rsidRPr="00E062F1" w:rsidRDefault="00A57699" w:rsidP="00A57699">
            <w:pPr>
              <w:pStyle w:val="TAC"/>
              <w:rPr>
                <w:lang w:eastAsia="ja-JP"/>
              </w:rPr>
            </w:pPr>
            <w:r w:rsidRPr="00E062F1">
              <w:rPr>
                <w:lang w:eastAsia="ja-JP"/>
              </w:rPr>
              <w:t>DC_19A-21A_n257J</w:t>
            </w:r>
          </w:p>
          <w:p w14:paraId="28DFC96D" w14:textId="77777777" w:rsidR="00A57699" w:rsidRPr="00E062F1" w:rsidRDefault="00A57699" w:rsidP="00A57699">
            <w:pPr>
              <w:pStyle w:val="TAC"/>
              <w:rPr>
                <w:lang w:eastAsia="ja-JP"/>
              </w:rPr>
            </w:pPr>
            <w:r w:rsidRPr="00E062F1">
              <w:rPr>
                <w:lang w:eastAsia="ja-JP"/>
              </w:rPr>
              <w:t>DC_19A-21A_n257K</w:t>
            </w:r>
          </w:p>
          <w:p w14:paraId="2C3F2F91" w14:textId="77777777" w:rsidR="00A57699" w:rsidRPr="00E062F1" w:rsidRDefault="00A57699" w:rsidP="00A57699">
            <w:pPr>
              <w:pStyle w:val="TAC"/>
              <w:rPr>
                <w:lang w:eastAsia="ja-JP"/>
              </w:rPr>
            </w:pPr>
            <w:r w:rsidRPr="00E062F1">
              <w:rPr>
                <w:lang w:eastAsia="ja-JP"/>
              </w:rPr>
              <w:t>DC_19A-21A_n257L</w:t>
            </w:r>
          </w:p>
          <w:p w14:paraId="0F10A6C5" w14:textId="77777777" w:rsidR="00A57699" w:rsidRPr="00E062F1" w:rsidRDefault="00A57699" w:rsidP="00A57699">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DA85EC" w14:textId="77777777" w:rsidR="00A57699" w:rsidRPr="00E062F1" w:rsidRDefault="00A57699" w:rsidP="00A57699">
            <w:pPr>
              <w:pStyle w:val="TAC"/>
              <w:rPr>
                <w:noProof/>
                <w:lang w:eastAsia="zh-CN"/>
              </w:rPr>
            </w:pPr>
            <w:r w:rsidRPr="00E062F1">
              <w:rPr>
                <w:noProof/>
                <w:lang w:eastAsia="zh-CN"/>
              </w:rPr>
              <w:t>DC_19A_n257A</w:t>
            </w:r>
          </w:p>
          <w:p w14:paraId="3650649C" w14:textId="77777777" w:rsidR="00A57699" w:rsidRPr="00E062F1" w:rsidRDefault="00A57699" w:rsidP="00A57699">
            <w:pPr>
              <w:pStyle w:val="TAC"/>
              <w:rPr>
                <w:noProof/>
                <w:lang w:eastAsia="ja-JP"/>
              </w:rPr>
            </w:pPr>
            <w:r w:rsidRPr="00E062F1">
              <w:rPr>
                <w:noProof/>
              </w:rPr>
              <w:t>DC_19A_n257</w:t>
            </w:r>
            <w:r w:rsidRPr="00E062F1">
              <w:rPr>
                <w:noProof/>
                <w:lang w:eastAsia="ja-JP"/>
              </w:rPr>
              <w:t>D</w:t>
            </w:r>
          </w:p>
          <w:p w14:paraId="45307F27" w14:textId="77777777" w:rsidR="00A57699" w:rsidRPr="00E062F1" w:rsidRDefault="00A57699" w:rsidP="00A57699">
            <w:pPr>
              <w:pStyle w:val="TAC"/>
              <w:rPr>
                <w:lang w:eastAsia="ja-JP"/>
              </w:rPr>
            </w:pPr>
            <w:r w:rsidRPr="00E062F1">
              <w:rPr>
                <w:lang w:eastAsia="ja-JP"/>
              </w:rPr>
              <w:t>DC_19A_n257G</w:t>
            </w:r>
          </w:p>
          <w:p w14:paraId="708AC3C5" w14:textId="77777777" w:rsidR="00A57699" w:rsidRPr="00E062F1" w:rsidRDefault="00A57699" w:rsidP="00A57699">
            <w:pPr>
              <w:pStyle w:val="TAC"/>
              <w:rPr>
                <w:lang w:eastAsia="ja-JP"/>
              </w:rPr>
            </w:pPr>
            <w:r w:rsidRPr="00E062F1">
              <w:rPr>
                <w:lang w:eastAsia="ja-JP"/>
              </w:rPr>
              <w:t>DC_19A_n257H</w:t>
            </w:r>
          </w:p>
          <w:p w14:paraId="16855D25" w14:textId="77777777" w:rsidR="00A57699" w:rsidRPr="00E062F1" w:rsidRDefault="00A57699" w:rsidP="00A57699">
            <w:pPr>
              <w:pStyle w:val="TAC"/>
              <w:rPr>
                <w:noProof/>
                <w:lang w:eastAsia="zh-CN"/>
              </w:rPr>
            </w:pPr>
            <w:r w:rsidRPr="00E062F1">
              <w:rPr>
                <w:lang w:eastAsia="ja-JP"/>
              </w:rPr>
              <w:t>DC_19A_n257I</w:t>
            </w:r>
          </w:p>
          <w:p w14:paraId="15532298" w14:textId="77777777" w:rsidR="00A57699" w:rsidRPr="00E062F1" w:rsidRDefault="00A57699" w:rsidP="00A57699">
            <w:pPr>
              <w:pStyle w:val="TAC"/>
              <w:rPr>
                <w:noProof/>
                <w:lang w:eastAsia="zh-CN"/>
              </w:rPr>
            </w:pPr>
            <w:r w:rsidRPr="00E062F1">
              <w:rPr>
                <w:noProof/>
                <w:lang w:eastAsia="zh-CN"/>
              </w:rPr>
              <w:t>DC_21A_n257A</w:t>
            </w:r>
          </w:p>
          <w:p w14:paraId="3162E601" w14:textId="77777777" w:rsidR="00A57699" w:rsidRPr="00E062F1" w:rsidRDefault="00A57699" w:rsidP="00A57699">
            <w:pPr>
              <w:pStyle w:val="TAC"/>
              <w:rPr>
                <w:noProof/>
                <w:lang w:eastAsia="ja-JP"/>
              </w:rPr>
            </w:pPr>
            <w:r w:rsidRPr="00E062F1">
              <w:rPr>
                <w:noProof/>
              </w:rPr>
              <w:t>DC_21A_n257</w:t>
            </w:r>
            <w:r w:rsidRPr="00E062F1">
              <w:rPr>
                <w:noProof/>
                <w:lang w:eastAsia="ja-JP"/>
              </w:rPr>
              <w:t>D</w:t>
            </w:r>
          </w:p>
          <w:p w14:paraId="3A1E8476" w14:textId="77777777" w:rsidR="00A57699" w:rsidRPr="00E062F1" w:rsidRDefault="00A57699" w:rsidP="00A57699">
            <w:pPr>
              <w:pStyle w:val="TAC"/>
              <w:rPr>
                <w:lang w:eastAsia="ja-JP"/>
              </w:rPr>
            </w:pPr>
            <w:r w:rsidRPr="00E062F1">
              <w:rPr>
                <w:lang w:eastAsia="ja-JP"/>
              </w:rPr>
              <w:t>DC_21A_n257G</w:t>
            </w:r>
          </w:p>
          <w:p w14:paraId="3FCC8360" w14:textId="77777777" w:rsidR="00A57699" w:rsidRPr="00E062F1" w:rsidRDefault="00A57699" w:rsidP="00A57699">
            <w:pPr>
              <w:pStyle w:val="TAC"/>
              <w:rPr>
                <w:lang w:eastAsia="ja-JP"/>
              </w:rPr>
            </w:pPr>
            <w:r w:rsidRPr="00E062F1">
              <w:rPr>
                <w:lang w:eastAsia="ja-JP"/>
              </w:rPr>
              <w:t>DC_21A_n257H</w:t>
            </w:r>
          </w:p>
          <w:p w14:paraId="23D8D1EB" w14:textId="77777777" w:rsidR="00A57699" w:rsidRPr="00E062F1" w:rsidRDefault="00A57699" w:rsidP="00A57699">
            <w:pPr>
              <w:pStyle w:val="TAC"/>
              <w:rPr>
                <w:lang w:eastAsia="ja-JP"/>
              </w:rPr>
            </w:pPr>
            <w:r w:rsidRPr="00E062F1">
              <w:rPr>
                <w:lang w:eastAsia="ja-JP"/>
              </w:rPr>
              <w:t>DC_21A_n257I</w:t>
            </w:r>
          </w:p>
          <w:p w14:paraId="4FF9E841" w14:textId="77777777" w:rsidR="00A57699" w:rsidRPr="00E062F1" w:rsidRDefault="00A57699" w:rsidP="00A57699">
            <w:pPr>
              <w:pStyle w:val="TAC"/>
              <w:rPr>
                <w:lang w:eastAsia="ja-JP"/>
              </w:rPr>
            </w:pPr>
            <w:r w:rsidRPr="00E062F1">
              <w:rPr>
                <w:lang w:eastAsia="ja-JP"/>
              </w:rPr>
              <w:t>DC_21A_n257J</w:t>
            </w:r>
          </w:p>
          <w:p w14:paraId="414FF52F" w14:textId="77777777" w:rsidR="00A57699" w:rsidRPr="00E062F1" w:rsidRDefault="00A57699" w:rsidP="00A57699">
            <w:pPr>
              <w:pStyle w:val="TAC"/>
              <w:rPr>
                <w:lang w:eastAsia="ja-JP"/>
              </w:rPr>
            </w:pPr>
            <w:r w:rsidRPr="00E062F1">
              <w:rPr>
                <w:lang w:eastAsia="ja-JP"/>
              </w:rPr>
              <w:t>DC_21A_n257K</w:t>
            </w:r>
          </w:p>
          <w:p w14:paraId="337DD14F" w14:textId="77777777" w:rsidR="00A57699" w:rsidRPr="00E062F1" w:rsidRDefault="00A57699" w:rsidP="00A57699">
            <w:pPr>
              <w:pStyle w:val="TAC"/>
              <w:rPr>
                <w:lang w:eastAsia="ja-JP"/>
              </w:rPr>
            </w:pPr>
            <w:r w:rsidRPr="00E062F1">
              <w:rPr>
                <w:lang w:eastAsia="ja-JP"/>
              </w:rPr>
              <w:t>DC_21A_n257L</w:t>
            </w:r>
          </w:p>
          <w:p w14:paraId="7CD3973E" w14:textId="77777777" w:rsidR="00A57699" w:rsidRPr="00E062F1" w:rsidRDefault="00A57699" w:rsidP="00A57699">
            <w:pPr>
              <w:pStyle w:val="TAC"/>
              <w:rPr>
                <w:noProof/>
                <w:lang w:eastAsia="zh-CN"/>
              </w:rPr>
            </w:pPr>
            <w:r w:rsidRPr="00E062F1">
              <w:rPr>
                <w:lang w:eastAsia="ja-JP"/>
              </w:rPr>
              <w:t>DC_21A_n257M</w:t>
            </w:r>
          </w:p>
        </w:tc>
      </w:tr>
      <w:tr w:rsidR="00A57699" w:rsidRPr="00E062F1" w14:paraId="7C08CC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256190" w14:textId="77777777" w:rsidR="00A57699" w:rsidRPr="00E062F1" w:rsidRDefault="00A57699" w:rsidP="00A57699">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551C8E01" w14:textId="77777777" w:rsidR="00A57699" w:rsidRPr="00E062F1" w:rsidRDefault="00A57699" w:rsidP="00A57699">
            <w:pPr>
              <w:pStyle w:val="TAC"/>
              <w:rPr>
                <w:noProof/>
                <w:lang w:eastAsia="zh-CN"/>
              </w:rPr>
            </w:pPr>
            <w:r w:rsidRPr="00E062F1">
              <w:rPr>
                <w:noProof/>
                <w:lang w:eastAsia="zh-CN"/>
              </w:rPr>
              <w:t>DC_19A-42A_n257D</w:t>
            </w:r>
            <w:r w:rsidRPr="00E062F1">
              <w:rPr>
                <w:noProof/>
                <w:vertAlign w:val="superscript"/>
                <w:lang w:eastAsia="zh-CN"/>
              </w:rPr>
              <w:t>2</w:t>
            </w:r>
          </w:p>
          <w:p w14:paraId="43809B26" w14:textId="77777777" w:rsidR="00A57699" w:rsidRPr="00E062F1" w:rsidRDefault="00A57699" w:rsidP="00A57699">
            <w:pPr>
              <w:pStyle w:val="TAC"/>
              <w:rPr>
                <w:noProof/>
                <w:lang w:eastAsia="zh-CN"/>
              </w:rPr>
            </w:pPr>
            <w:r w:rsidRPr="00E062F1">
              <w:rPr>
                <w:noProof/>
                <w:lang w:eastAsia="zh-CN"/>
              </w:rPr>
              <w:t>DC_19A-42A_n257E</w:t>
            </w:r>
            <w:r w:rsidRPr="00E062F1">
              <w:rPr>
                <w:noProof/>
                <w:vertAlign w:val="superscript"/>
                <w:lang w:eastAsia="zh-CN"/>
              </w:rPr>
              <w:t>2</w:t>
            </w:r>
          </w:p>
          <w:p w14:paraId="37CCD207" w14:textId="77777777" w:rsidR="00A57699" w:rsidRPr="00E062F1" w:rsidRDefault="00A57699" w:rsidP="00A57699">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47A22C7C" w14:textId="77777777" w:rsidR="00A57699" w:rsidRPr="00E062F1" w:rsidRDefault="00A57699" w:rsidP="00A57699">
            <w:pPr>
              <w:pStyle w:val="TAC"/>
              <w:rPr>
                <w:noProof/>
                <w:lang w:eastAsia="zh-CN"/>
              </w:rPr>
            </w:pPr>
            <w:r w:rsidRPr="00E062F1">
              <w:rPr>
                <w:noProof/>
                <w:lang w:eastAsia="zh-CN"/>
              </w:rPr>
              <w:t>DC_19A-42A_n257G</w:t>
            </w:r>
            <w:r w:rsidRPr="00E062F1">
              <w:rPr>
                <w:noProof/>
                <w:vertAlign w:val="superscript"/>
                <w:lang w:eastAsia="zh-CN"/>
              </w:rPr>
              <w:t>2</w:t>
            </w:r>
          </w:p>
          <w:p w14:paraId="33917800" w14:textId="77777777" w:rsidR="00A57699" w:rsidRPr="00E062F1" w:rsidRDefault="00A57699" w:rsidP="00A57699">
            <w:pPr>
              <w:pStyle w:val="TAC"/>
              <w:rPr>
                <w:noProof/>
                <w:lang w:eastAsia="zh-CN"/>
              </w:rPr>
            </w:pPr>
            <w:r w:rsidRPr="00E062F1">
              <w:rPr>
                <w:noProof/>
                <w:lang w:eastAsia="zh-CN"/>
              </w:rPr>
              <w:t>DC_19A-42A_n257H</w:t>
            </w:r>
            <w:r w:rsidRPr="00E062F1">
              <w:rPr>
                <w:noProof/>
                <w:vertAlign w:val="superscript"/>
                <w:lang w:eastAsia="zh-CN"/>
              </w:rPr>
              <w:t>2</w:t>
            </w:r>
          </w:p>
          <w:p w14:paraId="6EB56181" w14:textId="77777777" w:rsidR="00A57699" w:rsidRPr="00E062F1" w:rsidRDefault="00A57699" w:rsidP="00A57699">
            <w:pPr>
              <w:pStyle w:val="TAC"/>
              <w:rPr>
                <w:noProof/>
                <w:lang w:eastAsia="zh-CN"/>
              </w:rPr>
            </w:pPr>
            <w:r w:rsidRPr="00E062F1">
              <w:rPr>
                <w:noProof/>
                <w:lang w:eastAsia="zh-CN"/>
              </w:rPr>
              <w:t>DC_19A-42A_n257I</w:t>
            </w:r>
            <w:r w:rsidRPr="00E062F1">
              <w:rPr>
                <w:noProof/>
                <w:vertAlign w:val="superscript"/>
                <w:lang w:eastAsia="zh-CN"/>
              </w:rPr>
              <w:t>2</w:t>
            </w:r>
          </w:p>
          <w:p w14:paraId="3F6A72F9" w14:textId="77777777" w:rsidR="00A57699" w:rsidRPr="00E062F1" w:rsidRDefault="00A57699" w:rsidP="00A57699">
            <w:pPr>
              <w:pStyle w:val="TAC"/>
              <w:rPr>
                <w:noProof/>
                <w:vertAlign w:val="superscript"/>
                <w:lang w:eastAsia="zh-CN"/>
              </w:rPr>
            </w:pPr>
            <w:r w:rsidRPr="00E062F1">
              <w:t>DC_19A-42C_n257A</w:t>
            </w:r>
            <w:r w:rsidRPr="00E062F1">
              <w:rPr>
                <w:noProof/>
                <w:vertAlign w:val="superscript"/>
                <w:lang w:eastAsia="zh-CN"/>
              </w:rPr>
              <w:t>2</w:t>
            </w:r>
          </w:p>
          <w:p w14:paraId="71C97D84" w14:textId="77777777" w:rsidR="00A57699" w:rsidRPr="00E062F1" w:rsidRDefault="00A57699" w:rsidP="00A57699">
            <w:pPr>
              <w:pStyle w:val="TAC"/>
              <w:rPr>
                <w:noProof/>
                <w:lang w:eastAsia="zh-CN"/>
              </w:rPr>
            </w:pPr>
            <w:r w:rsidRPr="00E062F1">
              <w:rPr>
                <w:noProof/>
                <w:lang w:eastAsia="zh-CN"/>
              </w:rPr>
              <w:t>DC_19A-42C_n257G</w:t>
            </w:r>
            <w:r w:rsidRPr="00E062F1">
              <w:rPr>
                <w:noProof/>
                <w:vertAlign w:val="superscript"/>
                <w:lang w:eastAsia="zh-CN"/>
              </w:rPr>
              <w:t>2</w:t>
            </w:r>
          </w:p>
          <w:p w14:paraId="59E12098" w14:textId="77777777" w:rsidR="00A57699" w:rsidRPr="00E062F1" w:rsidRDefault="00A57699" w:rsidP="00A57699">
            <w:pPr>
              <w:pStyle w:val="TAC"/>
              <w:rPr>
                <w:noProof/>
                <w:lang w:eastAsia="zh-CN"/>
              </w:rPr>
            </w:pPr>
            <w:r w:rsidRPr="00E062F1">
              <w:rPr>
                <w:noProof/>
                <w:lang w:eastAsia="zh-CN"/>
              </w:rPr>
              <w:t>DC_19A-42C_n257H</w:t>
            </w:r>
            <w:r w:rsidRPr="00E062F1">
              <w:rPr>
                <w:noProof/>
                <w:vertAlign w:val="superscript"/>
                <w:lang w:eastAsia="zh-CN"/>
              </w:rPr>
              <w:t>2</w:t>
            </w:r>
          </w:p>
          <w:p w14:paraId="2CAC59EF" w14:textId="77777777" w:rsidR="00A57699" w:rsidRPr="00E062F1" w:rsidRDefault="00A57699" w:rsidP="00A57699">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6B03032F" w14:textId="77777777" w:rsidR="00A57699" w:rsidRPr="00E062F1" w:rsidRDefault="00A57699" w:rsidP="00A57699">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6D9E0859" w14:textId="77777777" w:rsidR="00A57699" w:rsidRPr="00E062F1" w:rsidRDefault="00A57699" w:rsidP="00A57699">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62B33C49" w14:textId="77777777" w:rsidR="00A57699" w:rsidRPr="00E062F1" w:rsidRDefault="00A57699" w:rsidP="00A57699">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1CA366" w14:textId="77777777" w:rsidR="00A57699" w:rsidRPr="00E062F1" w:rsidRDefault="00A57699" w:rsidP="00A57699">
            <w:pPr>
              <w:pStyle w:val="TAC"/>
              <w:rPr>
                <w:noProof/>
                <w:lang w:eastAsia="zh-CN"/>
              </w:rPr>
            </w:pPr>
            <w:r w:rsidRPr="00E062F1">
              <w:rPr>
                <w:noProof/>
                <w:lang w:eastAsia="zh-CN"/>
              </w:rPr>
              <w:t>DC_19A_n257A</w:t>
            </w:r>
          </w:p>
          <w:p w14:paraId="12B54298" w14:textId="77777777" w:rsidR="00A57699" w:rsidRPr="00E062F1" w:rsidRDefault="00A57699" w:rsidP="00A57699">
            <w:pPr>
              <w:pStyle w:val="TAC"/>
              <w:rPr>
                <w:noProof/>
                <w:lang w:eastAsia="ja-JP"/>
              </w:rPr>
            </w:pPr>
            <w:r w:rsidRPr="00E062F1">
              <w:rPr>
                <w:noProof/>
              </w:rPr>
              <w:t>DC_19A_n257</w:t>
            </w:r>
            <w:r w:rsidRPr="00E062F1">
              <w:rPr>
                <w:noProof/>
                <w:lang w:eastAsia="ja-JP"/>
              </w:rPr>
              <w:t>D</w:t>
            </w:r>
          </w:p>
          <w:p w14:paraId="4EC88015" w14:textId="77777777" w:rsidR="00A57699" w:rsidRPr="00E062F1" w:rsidRDefault="00A57699" w:rsidP="00A57699">
            <w:pPr>
              <w:pStyle w:val="TAC"/>
              <w:rPr>
                <w:noProof/>
                <w:lang w:eastAsia="ja-JP"/>
              </w:rPr>
            </w:pPr>
            <w:r w:rsidRPr="00E062F1">
              <w:rPr>
                <w:noProof/>
              </w:rPr>
              <w:t>DC_19A_n257G</w:t>
            </w:r>
          </w:p>
          <w:p w14:paraId="7CE68EAD" w14:textId="77777777" w:rsidR="00A57699" w:rsidRPr="00E062F1" w:rsidRDefault="00A57699" w:rsidP="00A57699">
            <w:pPr>
              <w:pStyle w:val="TAC"/>
              <w:rPr>
                <w:noProof/>
                <w:lang w:eastAsia="ja-JP"/>
              </w:rPr>
            </w:pPr>
            <w:r w:rsidRPr="00E062F1">
              <w:rPr>
                <w:noProof/>
              </w:rPr>
              <w:t>DC_19A_n257</w:t>
            </w:r>
            <w:r w:rsidRPr="00E062F1">
              <w:rPr>
                <w:noProof/>
                <w:lang w:eastAsia="ja-JP"/>
              </w:rPr>
              <w:t>H</w:t>
            </w:r>
          </w:p>
          <w:p w14:paraId="33FC7603" w14:textId="77777777" w:rsidR="00A57699" w:rsidRPr="00E062F1" w:rsidRDefault="00A57699" w:rsidP="00A57699">
            <w:pPr>
              <w:pStyle w:val="TAC"/>
              <w:rPr>
                <w:noProof/>
                <w:lang w:eastAsia="zh-CN"/>
              </w:rPr>
            </w:pPr>
            <w:r w:rsidRPr="00E062F1">
              <w:rPr>
                <w:noProof/>
              </w:rPr>
              <w:t>DC_19A_n257</w:t>
            </w:r>
            <w:r w:rsidRPr="00E062F1">
              <w:rPr>
                <w:noProof/>
                <w:lang w:eastAsia="ja-JP"/>
              </w:rPr>
              <w:t>I</w:t>
            </w:r>
          </w:p>
          <w:p w14:paraId="774831F8" w14:textId="77777777" w:rsidR="00A57699" w:rsidRPr="00E062F1" w:rsidRDefault="00A57699" w:rsidP="00A57699">
            <w:pPr>
              <w:pStyle w:val="TAC"/>
              <w:rPr>
                <w:noProof/>
                <w:lang w:eastAsia="zh-CN"/>
              </w:rPr>
            </w:pPr>
            <w:r w:rsidRPr="00E062F1">
              <w:rPr>
                <w:noProof/>
                <w:lang w:eastAsia="zh-CN"/>
              </w:rPr>
              <w:t>DC_42A_n257A</w:t>
            </w:r>
          </w:p>
          <w:p w14:paraId="27B1F1FA" w14:textId="77777777" w:rsidR="00A57699" w:rsidRPr="00E062F1" w:rsidRDefault="00A57699" w:rsidP="00A57699">
            <w:pPr>
              <w:pStyle w:val="TAC"/>
              <w:rPr>
                <w:noProof/>
              </w:rPr>
            </w:pPr>
            <w:r w:rsidRPr="00E062F1">
              <w:rPr>
                <w:noProof/>
              </w:rPr>
              <w:t>DC_42A_n257</w:t>
            </w:r>
            <w:r w:rsidRPr="00E062F1">
              <w:rPr>
                <w:noProof/>
                <w:lang w:eastAsia="ja-JP"/>
              </w:rPr>
              <w:t>D</w:t>
            </w:r>
          </w:p>
          <w:p w14:paraId="709CD976" w14:textId="77777777" w:rsidR="00A57699" w:rsidRPr="00E062F1" w:rsidRDefault="00A57699" w:rsidP="00A57699">
            <w:pPr>
              <w:pStyle w:val="TAC"/>
              <w:rPr>
                <w:noProof/>
                <w:lang w:eastAsia="ja-JP"/>
              </w:rPr>
            </w:pPr>
            <w:r w:rsidRPr="00E062F1">
              <w:rPr>
                <w:noProof/>
              </w:rPr>
              <w:t>DC_42A_n257G</w:t>
            </w:r>
          </w:p>
          <w:p w14:paraId="4C4F754F" w14:textId="77777777" w:rsidR="00A57699" w:rsidRPr="00E062F1" w:rsidRDefault="00A57699" w:rsidP="00A57699">
            <w:pPr>
              <w:pStyle w:val="TAC"/>
              <w:rPr>
                <w:noProof/>
                <w:lang w:eastAsia="ja-JP"/>
              </w:rPr>
            </w:pPr>
            <w:r w:rsidRPr="00E062F1">
              <w:rPr>
                <w:noProof/>
              </w:rPr>
              <w:t>DC_42A_n257</w:t>
            </w:r>
            <w:r w:rsidRPr="00E062F1">
              <w:rPr>
                <w:noProof/>
                <w:lang w:eastAsia="ja-JP"/>
              </w:rPr>
              <w:t>H</w:t>
            </w:r>
          </w:p>
          <w:p w14:paraId="1F5431D7" w14:textId="77777777" w:rsidR="00A57699" w:rsidRPr="00E062F1" w:rsidRDefault="00A57699" w:rsidP="00A57699">
            <w:pPr>
              <w:pStyle w:val="TAC"/>
              <w:rPr>
                <w:noProof/>
                <w:lang w:eastAsia="zh-CN"/>
              </w:rPr>
            </w:pPr>
            <w:r w:rsidRPr="00E062F1">
              <w:rPr>
                <w:noProof/>
              </w:rPr>
              <w:t>DC_42A_n257</w:t>
            </w:r>
            <w:r w:rsidRPr="00E062F1">
              <w:rPr>
                <w:noProof/>
                <w:lang w:eastAsia="ja-JP"/>
              </w:rPr>
              <w:t>I</w:t>
            </w:r>
          </w:p>
        </w:tc>
      </w:tr>
      <w:tr w:rsidR="00A57699" w:rsidRPr="00E062F1" w14:paraId="17657B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1FBC9" w14:textId="77777777" w:rsidR="00A57699" w:rsidRPr="00E062F1" w:rsidRDefault="00A57699" w:rsidP="00A57699">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1375442F" w14:textId="77777777" w:rsidR="00A57699" w:rsidRPr="00E062F1" w:rsidRDefault="00A57699" w:rsidP="00A57699">
            <w:pPr>
              <w:pStyle w:val="TAC"/>
              <w:rPr>
                <w:noProof/>
                <w:lang w:eastAsia="zh-CN"/>
              </w:rPr>
            </w:pPr>
            <w:r w:rsidRPr="00E062F1">
              <w:rPr>
                <w:noProof/>
                <w:lang w:eastAsia="zh-CN"/>
              </w:rPr>
              <w:t>DC_21A-28A_n257D</w:t>
            </w:r>
            <w:r w:rsidRPr="00E062F1">
              <w:rPr>
                <w:noProof/>
                <w:vertAlign w:val="superscript"/>
                <w:lang w:eastAsia="zh-CN"/>
              </w:rPr>
              <w:t>2</w:t>
            </w:r>
          </w:p>
          <w:p w14:paraId="14C583C9" w14:textId="77777777" w:rsidR="00A57699" w:rsidRPr="00E062F1" w:rsidRDefault="00A57699" w:rsidP="00A57699">
            <w:pPr>
              <w:pStyle w:val="TAC"/>
              <w:rPr>
                <w:noProof/>
                <w:lang w:eastAsia="zh-CN"/>
              </w:rPr>
            </w:pPr>
            <w:r w:rsidRPr="00E062F1">
              <w:rPr>
                <w:noProof/>
                <w:lang w:eastAsia="zh-CN"/>
              </w:rPr>
              <w:t>DC_21A-28A_n257E</w:t>
            </w:r>
            <w:r w:rsidRPr="00E062F1">
              <w:rPr>
                <w:noProof/>
                <w:vertAlign w:val="superscript"/>
                <w:lang w:eastAsia="zh-CN"/>
              </w:rPr>
              <w:t>2</w:t>
            </w:r>
          </w:p>
          <w:p w14:paraId="785D7F25" w14:textId="77777777" w:rsidR="00A57699" w:rsidRPr="00E062F1" w:rsidRDefault="00A57699" w:rsidP="00A57699">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E3B96F" w14:textId="77777777" w:rsidR="00A57699" w:rsidRPr="00E062F1" w:rsidRDefault="00A57699" w:rsidP="00A57699">
            <w:pPr>
              <w:pStyle w:val="TAC"/>
              <w:rPr>
                <w:noProof/>
                <w:lang w:eastAsia="zh-CN"/>
              </w:rPr>
            </w:pPr>
            <w:r w:rsidRPr="00E062F1">
              <w:rPr>
                <w:noProof/>
                <w:lang w:eastAsia="zh-CN"/>
              </w:rPr>
              <w:t>DC_21A_n257A</w:t>
            </w:r>
          </w:p>
          <w:p w14:paraId="7C4DAF10" w14:textId="77777777" w:rsidR="00A57699" w:rsidRPr="00E062F1" w:rsidRDefault="00A57699" w:rsidP="00A57699">
            <w:pPr>
              <w:pStyle w:val="TAC"/>
              <w:rPr>
                <w:noProof/>
                <w:lang w:eastAsia="zh-CN"/>
              </w:rPr>
            </w:pPr>
            <w:r w:rsidRPr="00E062F1">
              <w:rPr>
                <w:noProof/>
              </w:rPr>
              <w:t>DC_21A_n257</w:t>
            </w:r>
            <w:r w:rsidRPr="00E062F1">
              <w:rPr>
                <w:noProof/>
                <w:lang w:eastAsia="ja-JP"/>
              </w:rPr>
              <w:t>D</w:t>
            </w:r>
          </w:p>
          <w:p w14:paraId="4B41ED8D" w14:textId="77777777" w:rsidR="00A57699" w:rsidRPr="00E062F1" w:rsidRDefault="00A57699" w:rsidP="00A57699">
            <w:pPr>
              <w:pStyle w:val="TAC"/>
              <w:rPr>
                <w:noProof/>
                <w:lang w:eastAsia="zh-CN"/>
              </w:rPr>
            </w:pPr>
            <w:r w:rsidRPr="00E062F1">
              <w:rPr>
                <w:noProof/>
                <w:lang w:eastAsia="zh-CN"/>
              </w:rPr>
              <w:t>DC_28A_n257A</w:t>
            </w:r>
          </w:p>
          <w:p w14:paraId="3B431410" w14:textId="77777777" w:rsidR="00A57699" w:rsidRPr="00E062F1" w:rsidRDefault="00A57699" w:rsidP="00A57699">
            <w:pPr>
              <w:pStyle w:val="TAC"/>
              <w:rPr>
                <w:noProof/>
                <w:lang w:eastAsia="zh-CN"/>
              </w:rPr>
            </w:pPr>
            <w:r w:rsidRPr="00E062F1">
              <w:rPr>
                <w:noProof/>
              </w:rPr>
              <w:t>DC_28A_n257</w:t>
            </w:r>
            <w:r w:rsidRPr="00E062F1">
              <w:rPr>
                <w:noProof/>
                <w:lang w:eastAsia="ja-JP"/>
              </w:rPr>
              <w:t>D</w:t>
            </w:r>
          </w:p>
        </w:tc>
      </w:tr>
      <w:tr w:rsidR="00A57699" w:rsidRPr="00E062F1" w14:paraId="53DBA2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3F1D70" w14:textId="77777777" w:rsidR="00A57699" w:rsidRPr="00E062F1" w:rsidRDefault="00A57699" w:rsidP="00A57699">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2F591FEA" w14:textId="77777777" w:rsidR="00A57699" w:rsidRPr="00E062F1" w:rsidRDefault="00A57699" w:rsidP="00A57699">
            <w:pPr>
              <w:pStyle w:val="TAC"/>
              <w:rPr>
                <w:noProof/>
                <w:lang w:eastAsia="zh-CN"/>
              </w:rPr>
            </w:pPr>
            <w:r w:rsidRPr="00E062F1">
              <w:rPr>
                <w:noProof/>
                <w:lang w:eastAsia="zh-CN"/>
              </w:rPr>
              <w:t>DC_21A-42A_n257D</w:t>
            </w:r>
            <w:r w:rsidRPr="00E062F1">
              <w:rPr>
                <w:noProof/>
                <w:vertAlign w:val="superscript"/>
                <w:lang w:eastAsia="zh-CN"/>
              </w:rPr>
              <w:t>2</w:t>
            </w:r>
          </w:p>
          <w:p w14:paraId="092A1FC4" w14:textId="77777777" w:rsidR="00A57699" w:rsidRPr="00E062F1" w:rsidRDefault="00A57699" w:rsidP="00A57699">
            <w:pPr>
              <w:pStyle w:val="TAC"/>
              <w:rPr>
                <w:noProof/>
                <w:lang w:eastAsia="zh-CN"/>
              </w:rPr>
            </w:pPr>
            <w:r w:rsidRPr="00E062F1">
              <w:rPr>
                <w:noProof/>
                <w:lang w:eastAsia="zh-CN"/>
              </w:rPr>
              <w:t>DC_21A-42A_n257E</w:t>
            </w:r>
            <w:r w:rsidRPr="00E062F1">
              <w:rPr>
                <w:noProof/>
                <w:vertAlign w:val="superscript"/>
                <w:lang w:eastAsia="zh-CN"/>
              </w:rPr>
              <w:t>2</w:t>
            </w:r>
          </w:p>
          <w:p w14:paraId="301147D2" w14:textId="77777777" w:rsidR="00A57699" w:rsidRPr="00E062F1" w:rsidRDefault="00A57699" w:rsidP="00A57699">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21FCFDCF" w14:textId="77777777" w:rsidR="00A57699" w:rsidRPr="00E062F1" w:rsidRDefault="00A57699" w:rsidP="00A57699">
            <w:pPr>
              <w:pStyle w:val="TAC"/>
              <w:rPr>
                <w:lang w:eastAsia="ja-JP"/>
              </w:rPr>
            </w:pPr>
            <w:r w:rsidRPr="00E062F1">
              <w:rPr>
                <w:lang w:eastAsia="ja-JP"/>
              </w:rPr>
              <w:t>DC_21A-42A_n257G</w:t>
            </w:r>
          </w:p>
          <w:p w14:paraId="01A1C2B9" w14:textId="77777777" w:rsidR="00A57699" w:rsidRPr="00E062F1" w:rsidRDefault="00A57699" w:rsidP="00A57699">
            <w:pPr>
              <w:pStyle w:val="TAC"/>
              <w:rPr>
                <w:lang w:eastAsia="ja-JP"/>
              </w:rPr>
            </w:pPr>
            <w:r w:rsidRPr="00E062F1">
              <w:rPr>
                <w:lang w:eastAsia="ja-JP"/>
              </w:rPr>
              <w:t>DC_21A-42A_n257H</w:t>
            </w:r>
          </w:p>
          <w:p w14:paraId="35B7E27D" w14:textId="77777777" w:rsidR="00A57699" w:rsidRPr="00E062F1" w:rsidRDefault="00A57699" w:rsidP="00A57699">
            <w:pPr>
              <w:pStyle w:val="TAC"/>
              <w:rPr>
                <w:lang w:eastAsia="ja-JP"/>
              </w:rPr>
            </w:pPr>
            <w:r w:rsidRPr="00E062F1">
              <w:rPr>
                <w:lang w:eastAsia="ja-JP"/>
              </w:rPr>
              <w:t>DC_21A-42A_n257I</w:t>
            </w:r>
          </w:p>
          <w:p w14:paraId="6A78A07D" w14:textId="77777777" w:rsidR="00A57699" w:rsidRPr="00E062F1" w:rsidRDefault="00A57699" w:rsidP="00A57699">
            <w:pPr>
              <w:pStyle w:val="TAC"/>
              <w:rPr>
                <w:lang w:eastAsia="ja-JP"/>
              </w:rPr>
            </w:pPr>
            <w:r w:rsidRPr="00E062F1">
              <w:rPr>
                <w:lang w:eastAsia="ja-JP"/>
              </w:rPr>
              <w:t>DC_21A-42A_n257J</w:t>
            </w:r>
          </w:p>
          <w:p w14:paraId="30B1C0DD" w14:textId="77777777" w:rsidR="00A57699" w:rsidRPr="00E062F1" w:rsidRDefault="00A57699" w:rsidP="00A57699">
            <w:pPr>
              <w:pStyle w:val="TAC"/>
              <w:rPr>
                <w:lang w:eastAsia="ja-JP"/>
              </w:rPr>
            </w:pPr>
            <w:r w:rsidRPr="00E062F1">
              <w:rPr>
                <w:lang w:eastAsia="ja-JP"/>
              </w:rPr>
              <w:t>DC_21A-42A_n257K</w:t>
            </w:r>
          </w:p>
          <w:p w14:paraId="2E40B5E1" w14:textId="77777777" w:rsidR="00A57699" w:rsidRPr="00E062F1" w:rsidRDefault="00A57699" w:rsidP="00A57699">
            <w:pPr>
              <w:pStyle w:val="TAC"/>
              <w:rPr>
                <w:lang w:eastAsia="ja-JP"/>
              </w:rPr>
            </w:pPr>
            <w:r w:rsidRPr="00E062F1">
              <w:rPr>
                <w:lang w:eastAsia="ja-JP"/>
              </w:rPr>
              <w:t>DC_21A-42A_n257L</w:t>
            </w:r>
          </w:p>
          <w:p w14:paraId="038E392E" w14:textId="77777777" w:rsidR="00A57699" w:rsidRPr="00E062F1" w:rsidRDefault="00A57699" w:rsidP="00A57699">
            <w:pPr>
              <w:pStyle w:val="TAC"/>
              <w:rPr>
                <w:noProof/>
                <w:vertAlign w:val="superscript"/>
                <w:lang w:eastAsia="zh-CN"/>
              </w:rPr>
            </w:pPr>
            <w:r w:rsidRPr="00E062F1">
              <w:rPr>
                <w:lang w:eastAsia="ja-JP"/>
              </w:rPr>
              <w:t>DC_21A-42A_n257M</w:t>
            </w:r>
          </w:p>
          <w:p w14:paraId="02345548" w14:textId="77777777" w:rsidR="00A57699" w:rsidRPr="00E062F1" w:rsidRDefault="00A57699" w:rsidP="00A57699">
            <w:pPr>
              <w:pStyle w:val="TAC"/>
              <w:rPr>
                <w:noProof/>
                <w:vertAlign w:val="superscript"/>
                <w:lang w:eastAsia="zh-CN"/>
              </w:rPr>
            </w:pPr>
            <w:r w:rsidRPr="00E062F1">
              <w:t>DC_21A-42C_n257A</w:t>
            </w:r>
            <w:r w:rsidRPr="00E062F1">
              <w:rPr>
                <w:noProof/>
                <w:vertAlign w:val="superscript"/>
                <w:lang w:eastAsia="zh-CN"/>
              </w:rPr>
              <w:t>2</w:t>
            </w:r>
          </w:p>
          <w:p w14:paraId="2CB86E25" w14:textId="77777777" w:rsidR="00A57699" w:rsidRPr="00E062F1" w:rsidRDefault="00A57699" w:rsidP="00A57699">
            <w:pPr>
              <w:pStyle w:val="TAC"/>
              <w:rPr>
                <w:lang w:eastAsia="ja-JP"/>
              </w:rPr>
            </w:pPr>
            <w:r w:rsidRPr="00E062F1">
              <w:rPr>
                <w:lang w:eastAsia="ja-JP"/>
              </w:rPr>
              <w:t>DC_21A-42C_n257G</w:t>
            </w:r>
          </w:p>
          <w:p w14:paraId="3A6643C2" w14:textId="77777777" w:rsidR="00A57699" w:rsidRPr="00E062F1" w:rsidRDefault="00A57699" w:rsidP="00A57699">
            <w:pPr>
              <w:pStyle w:val="TAC"/>
              <w:rPr>
                <w:lang w:eastAsia="ja-JP"/>
              </w:rPr>
            </w:pPr>
            <w:r w:rsidRPr="00E062F1">
              <w:rPr>
                <w:lang w:eastAsia="ja-JP"/>
              </w:rPr>
              <w:t>DC_21A-42C_n257H</w:t>
            </w:r>
          </w:p>
          <w:p w14:paraId="00422A72" w14:textId="77777777" w:rsidR="00A57699" w:rsidRPr="00E062F1" w:rsidRDefault="00A57699" w:rsidP="00A57699">
            <w:pPr>
              <w:pStyle w:val="TAC"/>
              <w:rPr>
                <w:lang w:eastAsia="ja-JP"/>
              </w:rPr>
            </w:pPr>
            <w:r w:rsidRPr="00E062F1">
              <w:rPr>
                <w:lang w:eastAsia="ja-JP"/>
              </w:rPr>
              <w:t>DC_21A-42C_n257I</w:t>
            </w:r>
          </w:p>
          <w:p w14:paraId="0562F70A" w14:textId="77777777" w:rsidR="00A57699" w:rsidRPr="00E062F1" w:rsidRDefault="00A57699" w:rsidP="00A57699">
            <w:pPr>
              <w:pStyle w:val="TAC"/>
              <w:rPr>
                <w:lang w:eastAsia="ja-JP"/>
              </w:rPr>
            </w:pPr>
            <w:r w:rsidRPr="00E062F1">
              <w:rPr>
                <w:lang w:eastAsia="ja-JP"/>
              </w:rPr>
              <w:t>DC_21A-42C_n257J</w:t>
            </w:r>
          </w:p>
          <w:p w14:paraId="40ABE0C6" w14:textId="77777777" w:rsidR="00A57699" w:rsidRPr="00E062F1" w:rsidRDefault="00A57699" w:rsidP="00A57699">
            <w:pPr>
              <w:pStyle w:val="TAC"/>
              <w:rPr>
                <w:lang w:eastAsia="ja-JP"/>
              </w:rPr>
            </w:pPr>
            <w:r w:rsidRPr="00E062F1">
              <w:rPr>
                <w:lang w:eastAsia="ja-JP"/>
              </w:rPr>
              <w:t>DC_21A-42C_n257K</w:t>
            </w:r>
          </w:p>
          <w:p w14:paraId="1CDADF3D" w14:textId="77777777" w:rsidR="00A57699" w:rsidRPr="00E062F1" w:rsidRDefault="00A57699" w:rsidP="00A57699">
            <w:pPr>
              <w:pStyle w:val="TAC"/>
              <w:rPr>
                <w:lang w:eastAsia="ja-JP"/>
              </w:rPr>
            </w:pPr>
            <w:r w:rsidRPr="00E062F1">
              <w:rPr>
                <w:lang w:eastAsia="ja-JP"/>
              </w:rPr>
              <w:t>DC_21A-42C_n257L</w:t>
            </w:r>
          </w:p>
          <w:p w14:paraId="13B2E98D" w14:textId="77777777" w:rsidR="00A57699" w:rsidRPr="00E062F1" w:rsidRDefault="00A57699" w:rsidP="00A57699">
            <w:pPr>
              <w:pStyle w:val="TAC"/>
              <w:rPr>
                <w:lang w:eastAsia="ja-JP"/>
              </w:rPr>
            </w:pPr>
            <w:r w:rsidRPr="00E062F1">
              <w:rPr>
                <w:lang w:eastAsia="ja-JP"/>
              </w:rPr>
              <w:t>DC_21A-42C_n257M</w:t>
            </w:r>
          </w:p>
          <w:p w14:paraId="51B67726" w14:textId="77777777" w:rsidR="00A57699" w:rsidRPr="00E062F1" w:rsidRDefault="00A57699" w:rsidP="00A57699">
            <w:pPr>
              <w:pStyle w:val="TAC"/>
              <w:rPr>
                <w:noProof/>
              </w:rPr>
            </w:pPr>
            <w:r w:rsidRPr="00E062F1">
              <w:rPr>
                <w:noProof/>
              </w:rPr>
              <w:t>DC_21A-42</w:t>
            </w:r>
            <w:r w:rsidRPr="00E062F1">
              <w:rPr>
                <w:noProof/>
                <w:lang w:eastAsia="ja-JP"/>
              </w:rPr>
              <w:t>D</w:t>
            </w:r>
            <w:r w:rsidRPr="00E062F1">
              <w:rPr>
                <w:noProof/>
              </w:rPr>
              <w:t>_n257A</w:t>
            </w:r>
          </w:p>
          <w:p w14:paraId="6005DE18" w14:textId="77777777" w:rsidR="00A57699" w:rsidRPr="00E062F1" w:rsidRDefault="00A57699" w:rsidP="00A57699">
            <w:pPr>
              <w:pStyle w:val="TAC"/>
              <w:rPr>
                <w:noProof/>
                <w:lang w:eastAsia="fr-FR"/>
              </w:rPr>
            </w:pPr>
            <w:r w:rsidRPr="00E062F1">
              <w:rPr>
                <w:noProof/>
              </w:rPr>
              <w:t>DC_21A-42</w:t>
            </w:r>
            <w:r w:rsidRPr="00E062F1">
              <w:rPr>
                <w:noProof/>
                <w:lang w:eastAsia="ja-JP"/>
              </w:rPr>
              <w:t>D</w:t>
            </w:r>
            <w:r w:rsidRPr="00E062F1">
              <w:rPr>
                <w:noProof/>
              </w:rPr>
              <w:t>_n257D</w:t>
            </w:r>
          </w:p>
          <w:p w14:paraId="5C263122" w14:textId="77777777" w:rsidR="00A57699" w:rsidRPr="00E062F1" w:rsidRDefault="00A57699" w:rsidP="00A57699">
            <w:pPr>
              <w:pStyle w:val="TAC"/>
              <w:rPr>
                <w:noProof/>
              </w:rPr>
            </w:pPr>
            <w:r w:rsidRPr="00E062F1">
              <w:rPr>
                <w:noProof/>
              </w:rPr>
              <w:t>DC_21A-42</w:t>
            </w:r>
            <w:r w:rsidRPr="00E062F1">
              <w:rPr>
                <w:noProof/>
                <w:lang w:eastAsia="ja-JP"/>
              </w:rPr>
              <w:t>D</w:t>
            </w:r>
            <w:r w:rsidRPr="00E062F1">
              <w:rPr>
                <w:noProof/>
              </w:rPr>
              <w:t>_n257E</w:t>
            </w:r>
          </w:p>
          <w:p w14:paraId="4037CD34" w14:textId="77777777" w:rsidR="00A57699" w:rsidRPr="00E062F1" w:rsidRDefault="00A57699" w:rsidP="00A57699">
            <w:pPr>
              <w:pStyle w:val="TAC"/>
              <w:rPr>
                <w:noProof/>
              </w:rPr>
            </w:pPr>
            <w:r w:rsidRPr="00E062F1">
              <w:rPr>
                <w:noProof/>
              </w:rPr>
              <w:t>DC_21A-42</w:t>
            </w:r>
            <w:r w:rsidRPr="00E062F1">
              <w:rPr>
                <w:noProof/>
                <w:lang w:eastAsia="ja-JP"/>
              </w:rPr>
              <w:t>D</w:t>
            </w:r>
            <w:r w:rsidRPr="00E062F1">
              <w:rPr>
                <w:noProof/>
              </w:rPr>
              <w:t>_n257F</w:t>
            </w:r>
          </w:p>
          <w:p w14:paraId="37C8144A" w14:textId="77777777" w:rsidR="00A57699" w:rsidRPr="00E062F1" w:rsidRDefault="00A57699" w:rsidP="00A57699">
            <w:pPr>
              <w:pStyle w:val="TAC"/>
              <w:rPr>
                <w:lang w:eastAsia="ja-JP"/>
              </w:rPr>
            </w:pPr>
            <w:r w:rsidRPr="00E062F1">
              <w:rPr>
                <w:lang w:eastAsia="ja-JP"/>
              </w:rPr>
              <w:t>DC_21A-42D_n257G</w:t>
            </w:r>
          </w:p>
          <w:p w14:paraId="11BF30E7" w14:textId="77777777" w:rsidR="00A57699" w:rsidRPr="00E062F1" w:rsidRDefault="00A57699" w:rsidP="00A57699">
            <w:pPr>
              <w:pStyle w:val="TAC"/>
              <w:rPr>
                <w:lang w:eastAsia="ja-JP"/>
              </w:rPr>
            </w:pPr>
            <w:r w:rsidRPr="00E062F1">
              <w:rPr>
                <w:lang w:eastAsia="ja-JP"/>
              </w:rPr>
              <w:t>DC_21A-42D_n257H</w:t>
            </w:r>
          </w:p>
          <w:p w14:paraId="6EC3D579" w14:textId="77777777" w:rsidR="00A57699" w:rsidRPr="00E062F1" w:rsidRDefault="00A57699" w:rsidP="00A57699">
            <w:pPr>
              <w:pStyle w:val="TAC"/>
              <w:rPr>
                <w:lang w:eastAsia="ja-JP"/>
              </w:rPr>
            </w:pPr>
            <w:r w:rsidRPr="00E062F1">
              <w:rPr>
                <w:lang w:eastAsia="ja-JP"/>
              </w:rPr>
              <w:t>DC_21A-42D_n257I</w:t>
            </w:r>
          </w:p>
          <w:p w14:paraId="69E16EB4" w14:textId="77777777" w:rsidR="00A57699" w:rsidRPr="00E062F1" w:rsidRDefault="00A57699" w:rsidP="00A57699">
            <w:pPr>
              <w:pStyle w:val="TAC"/>
              <w:rPr>
                <w:lang w:eastAsia="ja-JP"/>
              </w:rPr>
            </w:pPr>
            <w:r w:rsidRPr="00E062F1">
              <w:rPr>
                <w:lang w:eastAsia="ja-JP"/>
              </w:rPr>
              <w:t>DC_21A-42D_n257J</w:t>
            </w:r>
          </w:p>
          <w:p w14:paraId="0860D107" w14:textId="77777777" w:rsidR="00A57699" w:rsidRPr="00E062F1" w:rsidRDefault="00A57699" w:rsidP="00A57699">
            <w:pPr>
              <w:pStyle w:val="TAC"/>
              <w:rPr>
                <w:lang w:eastAsia="ja-JP"/>
              </w:rPr>
            </w:pPr>
            <w:r w:rsidRPr="00E062F1">
              <w:rPr>
                <w:lang w:eastAsia="ja-JP"/>
              </w:rPr>
              <w:t>DC_21A-42D_n257K</w:t>
            </w:r>
          </w:p>
          <w:p w14:paraId="053FA0A9" w14:textId="77777777" w:rsidR="00A57699" w:rsidRPr="00E062F1" w:rsidRDefault="00A57699" w:rsidP="00A57699">
            <w:pPr>
              <w:pStyle w:val="TAC"/>
              <w:rPr>
                <w:lang w:eastAsia="ja-JP"/>
              </w:rPr>
            </w:pPr>
            <w:r w:rsidRPr="00E062F1">
              <w:rPr>
                <w:lang w:eastAsia="ja-JP"/>
              </w:rPr>
              <w:t>DC_21A-42D_n257L</w:t>
            </w:r>
          </w:p>
          <w:p w14:paraId="75031FD3" w14:textId="77777777" w:rsidR="00A57699" w:rsidRPr="00E062F1" w:rsidRDefault="00A57699" w:rsidP="00A57699">
            <w:pPr>
              <w:pStyle w:val="TAC"/>
              <w:rPr>
                <w:lang w:eastAsia="ja-JP"/>
              </w:rPr>
            </w:pPr>
            <w:r w:rsidRPr="00E062F1">
              <w:rPr>
                <w:lang w:eastAsia="ja-JP"/>
              </w:rPr>
              <w:t>DC_21A-42D_n257M</w:t>
            </w:r>
          </w:p>
          <w:p w14:paraId="13E8D6D8" w14:textId="77777777" w:rsidR="00A57699" w:rsidRPr="00E062F1" w:rsidRDefault="00A57699" w:rsidP="00A57699">
            <w:pPr>
              <w:pStyle w:val="TAC"/>
              <w:rPr>
                <w:noProof/>
              </w:rPr>
            </w:pPr>
            <w:r w:rsidRPr="00E062F1">
              <w:rPr>
                <w:noProof/>
              </w:rPr>
              <w:t>DC_21A-42</w:t>
            </w:r>
            <w:r w:rsidRPr="00E062F1">
              <w:rPr>
                <w:noProof/>
                <w:lang w:eastAsia="ja-JP"/>
              </w:rPr>
              <w:t>E</w:t>
            </w:r>
            <w:r w:rsidRPr="00E062F1">
              <w:rPr>
                <w:noProof/>
              </w:rPr>
              <w:t>_n257A</w:t>
            </w:r>
          </w:p>
          <w:p w14:paraId="6686D33D" w14:textId="77777777" w:rsidR="00A57699" w:rsidRPr="00E062F1" w:rsidRDefault="00A57699" w:rsidP="00A57699">
            <w:pPr>
              <w:pStyle w:val="TAC"/>
              <w:rPr>
                <w:noProof/>
                <w:lang w:eastAsia="fr-FR"/>
              </w:rPr>
            </w:pPr>
            <w:r w:rsidRPr="00E062F1">
              <w:rPr>
                <w:noProof/>
              </w:rPr>
              <w:t>DC_21A-42</w:t>
            </w:r>
            <w:r w:rsidRPr="00E062F1">
              <w:rPr>
                <w:noProof/>
                <w:lang w:eastAsia="ja-JP"/>
              </w:rPr>
              <w:t>E</w:t>
            </w:r>
            <w:r w:rsidRPr="00E062F1">
              <w:rPr>
                <w:noProof/>
              </w:rPr>
              <w:t>_n257D</w:t>
            </w:r>
          </w:p>
          <w:p w14:paraId="5D62C2E5" w14:textId="77777777" w:rsidR="00A57699" w:rsidRPr="00E062F1" w:rsidRDefault="00A57699" w:rsidP="00A57699">
            <w:pPr>
              <w:pStyle w:val="TAC"/>
              <w:rPr>
                <w:noProof/>
              </w:rPr>
            </w:pPr>
            <w:r w:rsidRPr="00E062F1">
              <w:rPr>
                <w:noProof/>
              </w:rPr>
              <w:t>DC_21A-42</w:t>
            </w:r>
            <w:r w:rsidRPr="00E062F1">
              <w:rPr>
                <w:noProof/>
                <w:lang w:eastAsia="ja-JP"/>
              </w:rPr>
              <w:t>E</w:t>
            </w:r>
            <w:r w:rsidRPr="00E062F1">
              <w:rPr>
                <w:noProof/>
              </w:rPr>
              <w:t>_n257E</w:t>
            </w:r>
          </w:p>
          <w:p w14:paraId="30DBAF12" w14:textId="77777777" w:rsidR="00A57699" w:rsidRPr="00E062F1" w:rsidRDefault="00A57699" w:rsidP="00A57699">
            <w:pPr>
              <w:pStyle w:val="TAC"/>
              <w:rPr>
                <w:noProof/>
              </w:rPr>
            </w:pPr>
            <w:r w:rsidRPr="00E062F1">
              <w:rPr>
                <w:noProof/>
              </w:rPr>
              <w:t>DC_21A-42</w:t>
            </w:r>
            <w:r w:rsidRPr="00E062F1">
              <w:rPr>
                <w:noProof/>
                <w:lang w:eastAsia="ja-JP"/>
              </w:rPr>
              <w:t>E</w:t>
            </w:r>
            <w:r w:rsidRPr="00E062F1">
              <w:rPr>
                <w:noProof/>
              </w:rPr>
              <w:t>_n257F</w:t>
            </w:r>
          </w:p>
          <w:p w14:paraId="76D8243F" w14:textId="77777777" w:rsidR="00A57699" w:rsidRPr="00E062F1" w:rsidRDefault="00A57699" w:rsidP="00A57699">
            <w:pPr>
              <w:pStyle w:val="TAC"/>
              <w:rPr>
                <w:lang w:eastAsia="ja-JP"/>
              </w:rPr>
            </w:pPr>
            <w:r w:rsidRPr="00E062F1">
              <w:rPr>
                <w:lang w:eastAsia="ja-JP"/>
              </w:rPr>
              <w:t>DC_21A-42E_n257G</w:t>
            </w:r>
          </w:p>
          <w:p w14:paraId="5CF37581" w14:textId="77777777" w:rsidR="00A57699" w:rsidRPr="00E062F1" w:rsidRDefault="00A57699" w:rsidP="00A57699">
            <w:pPr>
              <w:pStyle w:val="TAC"/>
              <w:rPr>
                <w:lang w:eastAsia="ja-JP"/>
              </w:rPr>
            </w:pPr>
            <w:r w:rsidRPr="00E062F1">
              <w:rPr>
                <w:lang w:eastAsia="ja-JP"/>
              </w:rPr>
              <w:t>DC_21A-42E_n257H</w:t>
            </w:r>
          </w:p>
          <w:p w14:paraId="02EFB002" w14:textId="77777777" w:rsidR="00A57699" w:rsidRPr="00E062F1" w:rsidRDefault="00A57699" w:rsidP="00A57699">
            <w:pPr>
              <w:pStyle w:val="TAC"/>
              <w:rPr>
                <w:lang w:eastAsia="ja-JP"/>
              </w:rPr>
            </w:pPr>
            <w:r w:rsidRPr="00E062F1">
              <w:rPr>
                <w:lang w:eastAsia="ja-JP"/>
              </w:rPr>
              <w:t>DC_21A-42E_n257I</w:t>
            </w:r>
          </w:p>
          <w:p w14:paraId="403FDD8C" w14:textId="77777777" w:rsidR="00A57699" w:rsidRPr="00E062F1" w:rsidRDefault="00A57699" w:rsidP="00A57699">
            <w:pPr>
              <w:pStyle w:val="TAC"/>
              <w:rPr>
                <w:lang w:eastAsia="ja-JP"/>
              </w:rPr>
            </w:pPr>
            <w:r w:rsidRPr="00E062F1">
              <w:rPr>
                <w:lang w:eastAsia="ja-JP"/>
              </w:rPr>
              <w:t>DC_21A-42E_n257J</w:t>
            </w:r>
          </w:p>
          <w:p w14:paraId="6D230CC4" w14:textId="77777777" w:rsidR="00A57699" w:rsidRPr="00E062F1" w:rsidRDefault="00A57699" w:rsidP="00A57699">
            <w:pPr>
              <w:pStyle w:val="TAC"/>
              <w:rPr>
                <w:lang w:eastAsia="ja-JP"/>
              </w:rPr>
            </w:pPr>
            <w:r w:rsidRPr="00E062F1">
              <w:rPr>
                <w:lang w:eastAsia="ja-JP"/>
              </w:rPr>
              <w:t>DC_21A-42E_n257K</w:t>
            </w:r>
          </w:p>
          <w:p w14:paraId="74ADA1ED" w14:textId="77777777" w:rsidR="00A57699" w:rsidRPr="00E062F1" w:rsidRDefault="00A57699" w:rsidP="00A57699">
            <w:pPr>
              <w:pStyle w:val="TAC"/>
              <w:rPr>
                <w:lang w:eastAsia="ja-JP"/>
              </w:rPr>
            </w:pPr>
            <w:r w:rsidRPr="00E062F1">
              <w:rPr>
                <w:lang w:eastAsia="ja-JP"/>
              </w:rPr>
              <w:t>DC_21A-42E_n257L</w:t>
            </w:r>
          </w:p>
          <w:p w14:paraId="442A0280" w14:textId="77777777" w:rsidR="00A57699" w:rsidRPr="00E062F1" w:rsidRDefault="00A57699" w:rsidP="00A57699">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AEB6A7" w14:textId="77777777" w:rsidR="00A57699" w:rsidRPr="00E062F1" w:rsidRDefault="00A57699" w:rsidP="00A57699">
            <w:pPr>
              <w:pStyle w:val="TAC"/>
              <w:rPr>
                <w:noProof/>
                <w:lang w:eastAsia="zh-CN"/>
              </w:rPr>
            </w:pPr>
            <w:r w:rsidRPr="00E062F1">
              <w:rPr>
                <w:noProof/>
                <w:lang w:eastAsia="zh-CN"/>
              </w:rPr>
              <w:t>DC_21A_n257A</w:t>
            </w:r>
          </w:p>
          <w:p w14:paraId="3BA1E974" w14:textId="77777777" w:rsidR="00A57699" w:rsidRPr="00E062F1" w:rsidRDefault="00A57699" w:rsidP="00A57699">
            <w:pPr>
              <w:pStyle w:val="TAC"/>
              <w:rPr>
                <w:noProof/>
                <w:lang w:eastAsia="zh-CN"/>
              </w:rPr>
            </w:pPr>
            <w:r w:rsidRPr="00E062F1">
              <w:rPr>
                <w:noProof/>
              </w:rPr>
              <w:t>DC_21A_n257</w:t>
            </w:r>
            <w:r w:rsidRPr="00E062F1">
              <w:rPr>
                <w:noProof/>
                <w:lang w:eastAsia="ja-JP"/>
              </w:rPr>
              <w:t>D</w:t>
            </w:r>
          </w:p>
          <w:p w14:paraId="4D85D73D" w14:textId="77777777" w:rsidR="00A57699" w:rsidRPr="00E062F1" w:rsidRDefault="00A57699" w:rsidP="00A57699">
            <w:pPr>
              <w:pStyle w:val="TAC"/>
              <w:rPr>
                <w:lang w:eastAsia="ja-JP"/>
              </w:rPr>
            </w:pPr>
            <w:r w:rsidRPr="00E062F1">
              <w:rPr>
                <w:lang w:eastAsia="ja-JP"/>
              </w:rPr>
              <w:t>DC_21A_n257G</w:t>
            </w:r>
          </w:p>
          <w:p w14:paraId="229F1FAB" w14:textId="77777777" w:rsidR="00A57699" w:rsidRPr="00E062F1" w:rsidRDefault="00A57699" w:rsidP="00A57699">
            <w:pPr>
              <w:pStyle w:val="TAC"/>
              <w:rPr>
                <w:lang w:eastAsia="ja-JP"/>
              </w:rPr>
            </w:pPr>
            <w:r w:rsidRPr="00E062F1">
              <w:rPr>
                <w:lang w:eastAsia="ja-JP"/>
              </w:rPr>
              <w:t>DC_21A_n257H</w:t>
            </w:r>
          </w:p>
          <w:p w14:paraId="4D8EBB29" w14:textId="77777777" w:rsidR="00A57699" w:rsidRPr="00E062F1" w:rsidRDefault="00A57699" w:rsidP="00A57699">
            <w:pPr>
              <w:pStyle w:val="TAC"/>
              <w:rPr>
                <w:lang w:eastAsia="ja-JP"/>
              </w:rPr>
            </w:pPr>
            <w:r w:rsidRPr="00E062F1">
              <w:rPr>
                <w:lang w:eastAsia="ja-JP"/>
              </w:rPr>
              <w:t>DC_21A_n257I</w:t>
            </w:r>
          </w:p>
          <w:p w14:paraId="77AEFE24" w14:textId="77777777" w:rsidR="00A57699" w:rsidRPr="00E062F1" w:rsidRDefault="00A57699" w:rsidP="00A57699">
            <w:pPr>
              <w:pStyle w:val="TAC"/>
              <w:rPr>
                <w:lang w:eastAsia="ja-JP"/>
              </w:rPr>
            </w:pPr>
            <w:r w:rsidRPr="00E062F1">
              <w:rPr>
                <w:lang w:eastAsia="ja-JP"/>
              </w:rPr>
              <w:t>DC_21A_n257J</w:t>
            </w:r>
          </w:p>
          <w:p w14:paraId="0F589AA6" w14:textId="77777777" w:rsidR="00A57699" w:rsidRPr="00E062F1" w:rsidRDefault="00A57699" w:rsidP="00A57699">
            <w:pPr>
              <w:pStyle w:val="TAC"/>
              <w:rPr>
                <w:lang w:eastAsia="ja-JP"/>
              </w:rPr>
            </w:pPr>
            <w:r w:rsidRPr="00E062F1">
              <w:rPr>
                <w:lang w:eastAsia="ja-JP"/>
              </w:rPr>
              <w:t>DC_21A_n257K</w:t>
            </w:r>
          </w:p>
          <w:p w14:paraId="5531979D" w14:textId="77777777" w:rsidR="00A57699" w:rsidRPr="00E062F1" w:rsidRDefault="00A57699" w:rsidP="00A57699">
            <w:pPr>
              <w:pStyle w:val="TAC"/>
              <w:rPr>
                <w:lang w:eastAsia="ja-JP"/>
              </w:rPr>
            </w:pPr>
            <w:r w:rsidRPr="00E062F1">
              <w:rPr>
                <w:lang w:eastAsia="ja-JP"/>
              </w:rPr>
              <w:t>DC_21A_n257L</w:t>
            </w:r>
          </w:p>
          <w:p w14:paraId="6A923C8C" w14:textId="77777777" w:rsidR="00A57699" w:rsidRPr="00E062F1" w:rsidRDefault="00A57699" w:rsidP="00A57699">
            <w:pPr>
              <w:pStyle w:val="TAC"/>
              <w:rPr>
                <w:lang w:eastAsia="ja-JP"/>
              </w:rPr>
            </w:pPr>
            <w:r w:rsidRPr="00E062F1">
              <w:rPr>
                <w:lang w:eastAsia="ja-JP"/>
              </w:rPr>
              <w:t>DC_21A_n257M</w:t>
            </w:r>
          </w:p>
          <w:p w14:paraId="0729B0E3" w14:textId="77777777" w:rsidR="00A57699" w:rsidRPr="00E062F1" w:rsidRDefault="00A57699" w:rsidP="00A57699">
            <w:pPr>
              <w:pStyle w:val="TAC"/>
              <w:rPr>
                <w:noProof/>
                <w:lang w:eastAsia="zh-CN"/>
              </w:rPr>
            </w:pPr>
            <w:r w:rsidRPr="00E062F1">
              <w:rPr>
                <w:noProof/>
                <w:lang w:eastAsia="zh-CN"/>
              </w:rPr>
              <w:t>DC_42A_n257A</w:t>
            </w:r>
          </w:p>
          <w:p w14:paraId="6573A8C3" w14:textId="77777777" w:rsidR="00A57699" w:rsidRPr="00E062F1" w:rsidRDefault="00A57699" w:rsidP="00A57699">
            <w:pPr>
              <w:pStyle w:val="TAC"/>
              <w:rPr>
                <w:noProof/>
                <w:lang w:eastAsia="ja-JP"/>
              </w:rPr>
            </w:pPr>
            <w:r w:rsidRPr="00E062F1">
              <w:rPr>
                <w:noProof/>
              </w:rPr>
              <w:t>DC_42A_n257</w:t>
            </w:r>
            <w:r w:rsidRPr="00E062F1">
              <w:rPr>
                <w:noProof/>
                <w:lang w:eastAsia="ja-JP"/>
              </w:rPr>
              <w:t>D</w:t>
            </w:r>
          </w:p>
          <w:p w14:paraId="211E38CD" w14:textId="77777777" w:rsidR="00A57699" w:rsidRPr="00E062F1" w:rsidRDefault="00A57699" w:rsidP="00A57699">
            <w:pPr>
              <w:pStyle w:val="TAC"/>
              <w:rPr>
                <w:lang w:eastAsia="ja-JP"/>
              </w:rPr>
            </w:pPr>
            <w:r w:rsidRPr="00E062F1">
              <w:rPr>
                <w:lang w:eastAsia="ja-JP"/>
              </w:rPr>
              <w:t>DC_42A_n257G</w:t>
            </w:r>
          </w:p>
          <w:p w14:paraId="1F75E2E5" w14:textId="77777777" w:rsidR="00A57699" w:rsidRPr="00E062F1" w:rsidRDefault="00A57699" w:rsidP="00A57699">
            <w:pPr>
              <w:pStyle w:val="TAC"/>
              <w:rPr>
                <w:lang w:eastAsia="ja-JP"/>
              </w:rPr>
            </w:pPr>
            <w:r w:rsidRPr="00E062F1">
              <w:rPr>
                <w:lang w:eastAsia="ja-JP"/>
              </w:rPr>
              <w:t>DC_42A_n257H</w:t>
            </w:r>
          </w:p>
          <w:p w14:paraId="088E3D8B" w14:textId="77777777" w:rsidR="00A57699" w:rsidRPr="00E062F1" w:rsidRDefault="00A57699" w:rsidP="00A57699">
            <w:pPr>
              <w:pStyle w:val="TAC"/>
              <w:rPr>
                <w:noProof/>
                <w:lang w:eastAsia="zh-CN"/>
              </w:rPr>
            </w:pPr>
            <w:r w:rsidRPr="00E062F1">
              <w:rPr>
                <w:lang w:eastAsia="ja-JP"/>
              </w:rPr>
              <w:t>DC_42A_n257I</w:t>
            </w:r>
          </w:p>
        </w:tc>
      </w:tr>
      <w:tr w:rsidR="00A57699" w:rsidRPr="00E062F1" w14:paraId="1591926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F64B17" w14:textId="77777777" w:rsidR="00A57699" w:rsidRPr="00E062F1" w:rsidRDefault="00A57699" w:rsidP="00A57699">
            <w:pPr>
              <w:pStyle w:val="TAC"/>
              <w:rPr>
                <w:noProof/>
              </w:rPr>
            </w:pPr>
            <w:r w:rsidRPr="00E062F1">
              <w:rPr>
                <w:noProof/>
              </w:rPr>
              <w:t>DC_28A-41A_n257A</w:t>
            </w:r>
          </w:p>
          <w:p w14:paraId="22AB807B" w14:textId="77777777" w:rsidR="00A57699" w:rsidRPr="00E062F1" w:rsidRDefault="00A57699" w:rsidP="00A57699">
            <w:pPr>
              <w:pStyle w:val="TAC"/>
              <w:rPr>
                <w:noProof/>
                <w:lang w:eastAsia="fr-FR"/>
              </w:rPr>
            </w:pPr>
            <w:r w:rsidRPr="00E062F1">
              <w:rPr>
                <w:noProof/>
              </w:rPr>
              <w:t>DC_28A-41A_n257G</w:t>
            </w:r>
          </w:p>
          <w:p w14:paraId="286CC155" w14:textId="77777777" w:rsidR="00A57699" w:rsidRPr="00E062F1" w:rsidRDefault="00A57699" w:rsidP="00A57699">
            <w:pPr>
              <w:pStyle w:val="TAC"/>
              <w:rPr>
                <w:noProof/>
              </w:rPr>
            </w:pPr>
            <w:r w:rsidRPr="00E062F1">
              <w:rPr>
                <w:noProof/>
              </w:rPr>
              <w:t>DC_28A-41A_n257H</w:t>
            </w:r>
          </w:p>
          <w:p w14:paraId="6F419AC4" w14:textId="77777777" w:rsidR="00A57699" w:rsidRDefault="00A57699" w:rsidP="00A57699">
            <w:pPr>
              <w:pStyle w:val="TAC"/>
              <w:rPr>
                <w:noProof/>
              </w:rPr>
            </w:pPr>
            <w:r w:rsidRPr="00E062F1">
              <w:rPr>
                <w:noProof/>
              </w:rPr>
              <w:t>DC_28A-41A_n257I</w:t>
            </w:r>
          </w:p>
          <w:p w14:paraId="42DB3695" w14:textId="77777777" w:rsidR="00A57699" w:rsidRPr="00E062F1" w:rsidRDefault="00A57699" w:rsidP="00A57699">
            <w:pPr>
              <w:pStyle w:val="TAC"/>
              <w:rPr>
                <w:noProof/>
                <w:lang w:eastAsia="ja-JP"/>
              </w:rPr>
            </w:pPr>
            <w:r w:rsidRPr="00E062F1">
              <w:rPr>
                <w:noProof/>
                <w:lang w:eastAsia="ja-JP"/>
              </w:rPr>
              <w:t>DC_28A-41C_n257A</w:t>
            </w:r>
          </w:p>
          <w:p w14:paraId="6EC9C2D3" w14:textId="77777777" w:rsidR="00A57699" w:rsidRPr="00E062F1" w:rsidRDefault="00A57699" w:rsidP="00A57699">
            <w:pPr>
              <w:pStyle w:val="TAC"/>
              <w:rPr>
                <w:noProof/>
              </w:rPr>
            </w:pPr>
            <w:r w:rsidRPr="00E062F1">
              <w:rPr>
                <w:noProof/>
              </w:rPr>
              <w:t>DC_28A-41C_n257G</w:t>
            </w:r>
          </w:p>
          <w:p w14:paraId="4D440A8B" w14:textId="77777777" w:rsidR="00A57699" w:rsidRPr="00E062F1" w:rsidRDefault="00A57699" w:rsidP="00A57699">
            <w:pPr>
              <w:pStyle w:val="TAC"/>
              <w:rPr>
                <w:noProof/>
                <w:lang w:eastAsia="fr-FR"/>
              </w:rPr>
            </w:pPr>
            <w:r w:rsidRPr="00E062F1">
              <w:rPr>
                <w:noProof/>
              </w:rPr>
              <w:t>DC_28A-41C_n257H</w:t>
            </w:r>
          </w:p>
          <w:p w14:paraId="465553EE" w14:textId="77777777" w:rsidR="00A57699" w:rsidRPr="00E062F1" w:rsidRDefault="00A57699" w:rsidP="00A57699">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81BEB5" w14:textId="77777777" w:rsidR="00A57699" w:rsidRPr="00E062F1" w:rsidRDefault="00A57699" w:rsidP="00A57699">
            <w:pPr>
              <w:pStyle w:val="TAC"/>
              <w:rPr>
                <w:noProof/>
              </w:rPr>
            </w:pPr>
            <w:r w:rsidRPr="00E062F1">
              <w:rPr>
                <w:noProof/>
              </w:rPr>
              <w:t>DC_28A_n257A</w:t>
            </w:r>
          </w:p>
          <w:p w14:paraId="567DF926" w14:textId="77777777" w:rsidR="00A57699" w:rsidRPr="00E062F1" w:rsidRDefault="00A57699" w:rsidP="00A57699">
            <w:pPr>
              <w:pStyle w:val="TAC"/>
              <w:rPr>
                <w:noProof/>
                <w:lang w:eastAsia="fr-FR"/>
              </w:rPr>
            </w:pPr>
            <w:r w:rsidRPr="00E062F1">
              <w:rPr>
                <w:noProof/>
              </w:rPr>
              <w:t>DC_28A_n257G</w:t>
            </w:r>
          </w:p>
          <w:p w14:paraId="39CC0703" w14:textId="77777777" w:rsidR="00A57699" w:rsidRPr="00E062F1" w:rsidRDefault="00A57699" w:rsidP="00A57699">
            <w:pPr>
              <w:pStyle w:val="TAC"/>
              <w:rPr>
                <w:noProof/>
              </w:rPr>
            </w:pPr>
            <w:r w:rsidRPr="00E062F1">
              <w:rPr>
                <w:noProof/>
              </w:rPr>
              <w:t>DC_28A_n257H</w:t>
            </w:r>
          </w:p>
          <w:p w14:paraId="6335E09E" w14:textId="77777777" w:rsidR="00A57699" w:rsidRPr="00E062F1" w:rsidRDefault="00A57699" w:rsidP="00A57699">
            <w:pPr>
              <w:pStyle w:val="TAC"/>
              <w:rPr>
                <w:noProof/>
              </w:rPr>
            </w:pPr>
            <w:r w:rsidRPr="00E062F1">
              <w:rPr>
                <w:noProof/>
              </w:rPr>
              <w:t>DC_28A_n257I</w:t>
            </w:r>
          </w:p>
          <w:p w14:paraId="24F70822" w14:textId="77777777" w:rsidR="00A57699" w:rsidRPr="00E062F1" w:rsidRDefault="00A57699" w:rsidP="00A57699">
            <w:pPr>
              <w:pStyle w:val="TAC"/>
              <w:rPr>
                <w:noProof/>
              </w:rPr>
            </w:pPr>
            <w:r w:rsidRPr="00E062F1">
              <w:rPr>
                <w:noProof/>
              </w:rPr>
              <w:t>DC_41A_n257A</w:t>
            </w:r>
          </w:p>
          <w:p w14:paraId="33FFC80F" w14:textId="77777777" w:rsidR="00A57699" w:rsidRPr="00E062F1" w:rsidRDefault="00A57699" w:rsidP="00A57699">
            <w:pPr>
              <w:pStyle w:val="TAC"/>
              <w:rPr>
                <w:noProof/>
              </w:rPr>
            </w:pPr>
            <w:r w:rsidRPr="00E062F1">
              <w:rPr>
                <w:noProof/>
              </w:rPr>
              <w:t>DC_41A_n257G</w:t>
            </w:r>
          </w:p>
          <w:p w14:paraId="76AABAC4" w14:textId="77777777" w:rsidR="00A57699" w:rsidRPr="00E062F1" w:rsidRDefault="00A57699" w:rsidP="00A57699">
            <w:pPr>
              <w:pStyle w:val="TAC"/>
              <w:rPr>
                <w:noProof/>
              </w:rPr>
            </w:pPr>
            <w:r w:rsidRPr="00E062F1">
              <w:rPr>
                <w:noProof/>
              </w:rPr>
              <w:t>DC_41A_n257H</w:t>
            </w:r>
          </w:p>
          <w:p w14:paraId="0ECBF0CF" w14:textId="77777777" w:rsidR="00A57699" w:rsidRPr="00E062F1" w:rsidRDefault="00A57699" w:rsidP="00A57699">
            <w:pPr>
              <w:pStyle w:val="TAC"/>
              <w:rPr>
                <w:noProof/>
              </w:rPr>
            </w:pPr>
            <w:r w:rsidRPr="00E062F1">
              <w:rPr>
                <w:noProof/>
              </w:rPr>
              <w:t>DC_41A_n257I</w:t>
            </w:r>
          </w:p>
          <w:p w14:paraId="40E1F590" w14:textId="77777777" w:rsidR="00A57699" w:rsidRPr="00E062F1" w:rsidRDefault="00A57699" w:rsidP="00A57699">
            <w:pPr>
              <w:pStyle w:val="TAC"/>
              <w:rPr>
                <w:noProof/>
              </w:rPr>
            </w:pPr>
            <w:r w:rsidRPr="00E062F1">
              <w:rPr>
                <w:noProof/>
              </w:rPr>
              <w:t>DC_41C_n257A</w:t>
            </w:r>
          </w:p>
          <w:p w14:paraId="37967047" w14:textId="77777777" w:rsidR="00A57699" w:rsidRPr="00AA54EC" w:rsidRDefault="00A57699" w:rsidP="00A57699">
            <w:pPr>
              <w:pStyle w:val="TAC"/>
              <w:rPr>
                <w:noProof/>
                <w:lang w:val="sv-FI"/>
              </w:rPr>
            </w:pPr>
            <w:r w:rsidRPr="00AA54EC">
              <w:rPr>
                <w:noProof/>
                <w:lang w:val="sv-FI"/>
              </w:rPr>
              <w:t>DC_41C_n257G</w:t>
            </w:r>
          </w:p>
          <w:p w14:paraId="215E1AE7" w14:textId="77777777" w:rsidR="00A57699" w:rsidRPr="00AA54EC" w:rsidRDefault="00A57699" w:rsidP="00A57699">
            <w:pPr>
              <w:pStyle w:val="TAC"/>
              <w:rPr>
                <w:noProof/>
                <w:lang w:val="sv-FI"/>
              </w:rPr>
            </w:pPr>
            <w:r w:rsidRPr="00AA54EC">
              <w:rPr>
                <w:noProof/>
                <w:lang w:val="sv-FI"/>
              </w:rPr>
              <w:t>DC_41C_n257H</w:t>
            </w:r>
          </w:p>
          <w:p w14:paraId="323AD1DB" w14:textId="77777777" w:rsidR="00A57699" w:rsidRPr="00E062F1" w:rsidRDefault="00A57699" w:rsidP="00A57699">
            <w:pPr>
              <w:pStyle w:val="TAC"/>
              <w:rPr>
                <w:lang w:eastAsia="ja-JP"/>
              </w:rPr>
            </w:pPr>
            <w:r w:rsidRPr="00E062F1">
              <w:rPr>
                <w:noProof/>
              </w:rPr>
              <w:t>DC_41C_n257I</w:t>
            </w:r>
          </w:p>
        </w:tc>
      </w:tr>
      <w:tr w:rsidR="00A57699" w:rsidRPr="00AA54EC" w14:paraId="7CBD62A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AA5D13"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EC16BB4"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D4DD55F"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0DFF7674"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C700AEC"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115FBDDA" w14:textId="77777777" w:rsidR="00A57699" w:rsidRPr="00E062F1" w:rsidRDefault="00A57699" w:rsidP="00A57699">
            <w:pPr>
              <w:pStyle w:val="TAC"/>
              <w:rPr>
                <w:noProof/>
                <w:vertAlign w:val="superscript"/>
                <w:lang w:eastAsia="zh-CN"/>
              </w:rPr>
            </w:pPr>
            <w:r w:rsidRPr="00E062F1">
              <w:t>DC_28A-42C_n257A</w:t>
            </w:r>
            <w:r w:rsidRPr="00E062F1">
              <w:rPr>
                <w:noProof/>
                <w:vertAlign w:val="superscript"/>
                <w:lang w:eastAsia="zh-CN"/>
              </w:rPr>
              <w:t>2</w:t>
            </w:r>
          </w:p>
          <w:p w14:paraId="21031DED" w14:textId="77777777" w:rsidR="00A57699" w:rsidRPr="00E062F1" w:rsidRDefault="00A57699" w:rsidP="00A57699">
            <w:pPr>
              <w:pStyle w:val="TAC"/>
              <w:rPr>
                <w:noProof/>
                <w:vertAlign w:val="superscript"/>
                <w:lang w:eastAsia="zh-CN"/>
              </w:rPr>
            </w:pPr>
            <w:r w:rsidRPr="00E062F1">
              <w:t>DC_28A-42C_n257D</w:t>
            </w:r>
            <w:r w:rsidRPr="00E062F1">
              <w:rPr>
                <w:noProof/>
                <w:vertAlign w:val="superscript"/>
                <w:lang w:eastAsia="zh-CN"/>
              </w:rPr>
              <w:t>2</w:t>
            </w:r>
          </w:p>
          <w:p w14:paraId="0F9FDCC0"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02E46874" w14:textId="77777777" w:rsidR="00A57699" w:rsidRPr="00E062F1" w:rsidRDefault="00A57699" w:rsidP="00A57699">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F87CE2F" w14:textId="77777777" w:rsidR="00A57699" w:rsidRPr="00E062F1" w:rsidRDefault="00A57699" w:rsidP="00A57699">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FDA2B6" w14:textId="77777777" w:rsidR="00A57699" w:rsidRPr="00E062F1" w:rsidRDefault="00A57699" w:rsidP="00A57699">
            <w:pPr>
              <w:pStyle w:val="TAC"/>
            </w:pPr>
            <w:r w:rsidRPr="00E062F1">
              <w:t>DC_28A_n257A</w:t>
            </w:r>
          </w:p>
          <w:p w14:paraId="08581575" w14:textId="77777777" w:rsidR="00A57699" w:rsidRPr="00E062F1" w:rsidRDefault="00A57699" w:rsidP="00A57699">
            <w:pPr>
              <w:pStyle w:val="TAC"/>
              <w:rPr>
                <w:lang w:eastAsia="fr-FR"/>
              </w:rPr>
            </w:pPr>
            <w:r w:rsidRPr="00E062F1">
              <w:t>DC_28A_n257G</w:t>
            </w:r>
          </w:p>
          <w:p w14:paraId="363BEE37" w14:textId="77777777" w:rsidR="00A57699" w:rsidRPr="00E062F1" w:rsidRDefault="00A57699" w:rsidP="00A57699">
            <w:pPr>
              <w:pStyle w:val="TAC"/>
            </w:pPr>
            <w:r w:rsidRPr="00E062F1">
              <w:t>DC_28A_n257H</w:t>
            </w:r>
          </w:p>
          <w:p w14:paraId="342E7D1D" w14:textId="77777777" w:rsidR="00A57699" w:rsidRPr="00E062F1" w:rsidRDefault="00A57699" w:rsidP="00A57699">
            <w:pPr>
              <w:pStyle w:val="TAC"/>
            </w:pPr>
            <w:r w:rsidRPr="00E062F1">
              <w:t>DC_28A_n257I</w:t>
            </w:r>
          </w:p>
          <w:p w14:paraId="76827FCC" w14:textId="77777777" w:rsidR="00A57699" w:rsidRPr="00E062F1" w:rsidRDefault="00A57699" w:rsidP="00A57699">
            <w:pPr>
              <w:pStyle w:val="TAC"/>
            </w:pPr>
            <w:r w:rsidRPr="00E062F1">
              <w:t>DC_42A_n257A</w:t>
            </w:r>
          </w:p>
          <w:p w14:paraId="076DB324" w14:textId="77777777" w:rsidR="00A57699" w:rsidRPr="00E062F1" w:rsidRDefault="00A57699" w:rsidP="00A57699">
            <w:pPr>
              <w:pStyle w:val="TAC"/>
            </w:pPr>
            <w:r w:rsidRPr="00E062F1">
              <w:t xml:space="preserve">DC_42A_n257G </w:t>
            </w:r>
          </w:p>
          <w:p w14:paraId="167E33A3" w14:textId="77777777" w:rsidR="00A57699" w:rsidRPr="00E062F1" w:rsidRDefault="00A57699" w:rsidP="00A57699">
            <w:pPr>
              <w:pStyle w:val="TAC"/>
            </w:pPr>
            <w:r w:rsidRPr="00E062F1">
              <w:t>DC_42A_n257H</w:t>
            </w:r>
          </w:p>
          <w:p w14:paraId="028FB99A" w14:textId="77777777" w:rsidR="00A57699" w:rsidRPr="00E062F1" w:rsidRDefault="00A57699" w:rsidP="00A57699">
            <w:pPr>
              <w:pStyle w:val="TAC"/>
            </w:pPr>
            <w:r w:rsidRPr="00E062F1">
              <w:t>DC_42A_n257I</w:t>
            </w:r>
          </w:p>
          <w:p w14:paraId="5ED00410" w14:textId="77777777" w:rsidR="00A57699" w:rsidRPr="00E062F1" w:rsidRDefault="00A57699" w:rsidP="00A57699">
            <w:pPr>
              <w:pStyle w:val="TAC"/>
            </w:pPr>
            <w:r w:rsidRPr="00E062F1">
              <w:t>DC_42C_n257A</w:t>
            </w:r>
          </w:p>
          <w:p w14:paraId="6D38BFB7" w14:textId="77777777" w:rsidR="00A57699" w:rsidRPr="00AA54EC" w:rsidRDefault="00A57699" w:rsidP="00A57699">
            <w:pPr>
              <w:pStyle w:val="TAC"/>
              <w:rPr>
                <w:lang w:val="sv-FI"/>
              </w:rPr>
            </w:pPr>
            <w:r w:rsidRPr="00AA54EC">
              <w:rPr>
                <w:lang w:val="sv-FI"/>
              </w:rPr>
              <w:t>DC_42C_n257G</w:t>
            </w:r>
          </w:p>
          <w:p w14:paraId="351FC186" w14:textId="77777777" w:rsidR="00A57699" w:rsidRPr="00AA54EC" w:rsidRDefault="00A57699" w:rsidP="00A57699">
            <w:pPr>
              <w:pStyle w:val="TAC"/>
              <w:rPr>
                <w:lang w:val="sv-FI"/>
              </w:rPr>
            </w:pPr>
            <w:r w:rsidRPr="00AA54EC">
              <w:rPr>
                <w:lang w:val="sv-FI"/>
              </w:rPr>
              <w:t>DC_42C_n257H</w:t>
            </w:r>
          </w:p>
          <w:p w14:paraId="1E4FF6D7" w14:textId="77777777" w:rsidR="00A57699" w:rsidRPr="00AA54EC" w:rsidRDefault="00A57699" w:rsidP="00A57699">
            <w:pPr>
              <w:pStyle w:val="TAC"/>
              <w:rPr>
                <w:lang w:val="sv-FI"/>
              </w:rPr>
            </w:pPr>
            <w:r w:rsidRPr="00AA54EC">
              <w:rPr>
                <w:lang w:val="sv-FI"/>
              </w:rPr>
              <w:t>DC_42C_n257I</w:t>
            </w:r>
          </w:p>
        </w:tc>
      </w:tr>
      <w:tr w:rsidR="00A57699" w:rsidRPr="00E062F1" w14:paraId="4E7197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7F9F7B" w14:textId="77777777" w:rsidR="00A57699" w:rsidRPr="00E062F1" w:rsidRDefault="00A57699" w:rsidP="00A57699">
            <w:pPr>
              <w:pStyle w:val="TAC"/>
            </w:pPr>
            <w:r w:rsidRPr="00E062F1">
              <w:t>DC_29A-30A_n260A</w:t>
            </w:r>
          </w:p>
          <w:p w14:paraId="2315E550" w14:textId="77777777" w:rsidR="00A57699" w:rsidRPr="00E062F1" w:rsidRDefault="00A57699" w:rsidP="00A57699">
            <w:pPr>
              <w:pStyle w:val="TAC"/>
              <w:rPr>
                <w:rFonts w:cs="Arial"/>
                <w:lang w:eastAsia="ja-JP"/>
              </w:rPr>
            </w:pPr>
            <w:r w:rsidRPr="00E062F1">
              <w:rPr>
                <w:rFonts w:cs="Arial"/>
                <w:lang w:eastAsia="ja-JP"/>
              </w:rPr>
              <w:t>DC_29A-30A_n260G</w:t>
            </w:r>
          </w:p>
          <w:p w14:paraId="1A0AE74F" w14:textId="77777777" w:rsidR="00A57699" w:rsidRPr="00E062F1" w:rsidRDefault="00A57699" w:rsidP="00A57699">
            <w:pPr>
              <w:pStyle w:val="TAC"/>
              <w:rPr>
                <w:rFonts w:cs="Arial"/>
                <w:lang w:eastAsia="ja-JP"/>
              </w:rPr>
            </w:pPr>
            <w:r w:rsidRPr="00E062F1">
              <w:rPr>
                <w:rFonts w:cs="Arial"/>
                <w:lang w:eastAsia="ja-JP"/>
              </w:rPr>
              <w:t>DC_29A-30A_n260H</w:t>
            </w:r>
          </w:p>
          <w:p w14:paraId="2F5892D9" w14:textId="77777777" w:rsidR="00A57699" w:rsidRPr="00E062F1" w:rsidRDefault="00A57699" w:rsidP="00A57699">
            <w:pPr>
              <w:pStyle w:val="TAC"/>
              <w:rPr>
                <w:rFonts w:cs="Arial"/>
                <w:lang w:eastAsia="ja-JP"/>
              </w:rPr>
            </w:pPr>
            <w:r w:rsidRPr="00E062F1">
              <w:rPr>
                <w:rFonts w:cs="Arial"/>
                <w:lang w:eastAsia="ja-JP"/>
              </w:rPr>
              <w:t>DC_29A-30A_n260I</w:t>
            </w:r>
          </w:p>
          <w:p w14:paraId="74065DCE" w14:textId="77777777" w:rsidR="00A57699" w:rsidRPr="00E062F1" w:rsidRDefault="00A57699" w:rsidP="00A57699">
            <w:pPr>
              <w:pStyle w:val="TAC"/>
              <w:rPr>
                <w:rFonts w:cs="Arial"/>
                <w:lang w:eastAsia="ja-JP"/>
              </w:rPr>
            </w:pPr>
            <w:r w:rsidRPr="00E062F1">
              <w:rPr>
                <w:rFonts w:cs="Arial"/>
                <w:lang w:eastAsia="ja-JP"/>
              </w:rPr>
              <w:t>DC_29A-30A_n260J</w:t>
            </w:r>
          </w:p>
          <w:p w14:paraId="334992E9" w14:textId="77777777" w:rsidR="00A57699" w:rsidRPr="00E062F1" w:rsidRDefault="00A57699" w:rsidP="00A57699">
            <w:pPr>
              <w:pStyle w:val="TAC"/>
              <w:rPr>
                <w:rFonts w:cs="Arial"/>
                <w:lang w:eastAsia="ja-JP"/>
              </w:rPr>
            </w:pPr>
            <w:r w:rsidRPr="00E062F1">
              <w:rPr>
                <w:rFonts w:cs="Arial"/>
                <w:lang w:eastAsia="ja-JP"/>
              </w:rPr>
              <w:t>DC_29A-30A_n260K</w:t>
            </w:r>
          </w:p>
          <w:p w14:paraId="2895BDDA" w14:textId="77777777" w:rsidR="00A57699" w:rsidRPr="00E062F1" w:rsidRDefault="00A57699" w:rsidP="00A57699">
            <w:pPr>
              <w:pStyle w:val="TAC"/>
              <w:rPr>
                <w:rFonts w:cs="Arial"/>
                <w:lang w:eastAsia="ja-JP"/>
              </w:rPr>
            </w:pPr>
            <w:r w:rsidRPr="00E062F1">
              <w:rPr>
                <w:rFonts w:cs="Arial"/>
                <w:lang w:eastAsia="ja-JP"/>
              </w:rPr>
              <w:t>DC_29A-30A_n260L</w:t>
            </w:r>
          </w:p>
          <w:p w14:paraId="13A1196F" w14:textId="77777777" w:rsidR="00A57699" w:rsidRPr="00E062F1" w:rsidRDefault="00A57699" w:rsidP="00A57699">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596482" w14:textId="77777777" w:rsidR="00A57699" w:rsidRPr="00E062F1" w:rsidRDefault="00A57699" w:rsidP="00A57699">
            <w:pPr>
              <w:pStyle w:val="TAC"/>
              <w:rPr>
                <w:lang w:eastAsia="fr-FR"/>
              </w:rPr>
            </w:pPr>
            <w:r w:rsidRPr="00E062F1">
              <w:t>DC_30A_n260A</w:t>
            </w:r>
          </w:p>
        </w:tc>
      </w:tr>
      <w:tr w:rsidR="00A57699" w:rsidRPr="00E062F1" w14:paraId="5C4524D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BB0203" w14:textId="77777777" w:rsidR="00A57699" w:rsidRPr="00E062F1" w:rsidRDefault="00A57699" w:rsidP="00A57699">
            <w:pPr>
              <w:pStyle w:val="TAC"/>
              <w:rPr>
                <w:noProof/>
                <w:lang w:eastAsia="zh-CN"/>
              </w:rPr>
            </w:pPr>
            <w:r w:rsidRPr="00E062F1">
              <w:rPr>
                <w:noProof/>
                <w:lang w:eastAsia="zh-CN"/>
              </w:rPr>
              <w:t>DC_30A-66A_n260A</w:t>
            </w:r>
          </w:p>
          <w:p w14:paraId="7F492891" w14:textId="77777777" w:rsidR="00A57699" w:rsidRPr="00E062F1" w:rsidRDefault="00A57699" w:rsidP="00A57699">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4A65011" w14:textId="77777777" w:rsidR="00A57699" w:rsidRPr="00E062F1" w:rsidRDefault="00A57699" w:rsidP="00A57699">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6B5A6CB9" w14:textId="77777777" w:rsidR="00A57699" w:rsidRPr="00E062F1" w:rsidRDefault="00A57699" w:rsidP="00A57699">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0709D92A" w14:textId="77777777" w:rsidR="00A57699" w:rsidRPr="00E062F1" w:rsidRDefault="00A57699" w:rsidP="00A57699">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1FDCDFB9" w14:textId="77777777" w:rsidR="00A57699" w:rsidRPr="00E062F1" w:rsidRDefault="00A57699" w:rsidP="00A57699">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777F9046" w14:textId="77777777" w:rsidR="00A57699" w:rsidRPr="00E062F1" w:rsidRDefault="00A57699" w:rsidP="00A57699">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3CEC5FD" w14:textId="77777777" w:rsidR="00A57699" w:rsidRPr="00E062F1" w:rsidRDefault="00A57699" w:rsidP="00A57699">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8E5ECA" w14:textId="77777777" w:rsidR="00A57699" w:rsidRPr="00E062F1" w:rsidRDefault="00A57699" w:rsidP="00A57699">
            <w:pPr>
              <w:pStyle w:val="TAC"/>
              <w:rPr>
                <w:noProof/>
                <w:lang w:eastAsia="zh-CN"/>
              </w:rPr>
            </w:pPr>
            <w:r w:rsidRPr="00E062F1">
              <w:rPr>
                <w:noProof/>
                <w:lang w:eastAsia="zh-CN"/>
              </w:rPr>
              <w:t>DC_30A_n260A</w:t>
            </w:r>
          </w:p>
          <w:p w14:paraId="16D74A2C" w14:textId="77777777" w:rsidR="00A57699" w:rsidRPr="00E062F1" w:rsidRDefault="00A57699" w:rsidP="00A57699">
            <w:pPr>
              <w:pStyle w:val="TAC"/>
            </w:pPr>
            <w:r w:rsidRPr="00E062F1">
              <w:rPr>
                <w:noProof/>
                <w:lang w:eastAsia="zh-CN"/>
              </w:rPr>
              <w:t>DC_66A_n260A</w:t>
            </w:r>
          </w:p>
        </w:tc>
      </w:tr>
      <w:tr w:rsidR="00A57699" w:rsidRPr="00E062F1" w14:paraId="1ACB0E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A34869" w14:textId="77777777" w:rsidR="00A57699" w:rsidRPr="00E062F1" w:rsidRDefault="00A57699" w:rsidP="00A57699">
            <w:pPr>
              <w:pStyle w:val="TAC"/>
              <w:rPr>
                <w:noProof/>
                <w:lang w:eastAsia="zh-CN"/>
              </w:rPr>
            </w:pPr>
            <w:r w:rsidRPr="00E062F1">
              <w:rPr>
                <w:noProof/>
                <w:lang w:eastAsia="zh-CN"/>
              </w:rPr>
              <w:t>DC_30A-66A-66A_n260A</w:t>
            </w:r>
          </w:p>
          <w:p w14:paraId="0A1DCB1A" w14:textId="77777777" w:rsidR="00A57699" w:rsidRPr="00E062F1" w:rsidRDefault="00A57699" w:rsidP="00A57699">
            <w:pPr>
              <w:pStyle w:val="TAC"/>
            </w:pPr>
            <w:r w:rsidRPr="00E062F1">
              <w:t>DC_30A-66A-66A_n260G</w:t>
            </w:r>
          </w:p>
          <w:p w14:paraId="34054796" w14:textId="77777777" w:rsidR="00A57699" w:rsidRPr="00E062F1" w:rsidRDefault="00A57699" w:rsidP="00A57699">
            <w:pPr>
              <w:pStyle w:val="TAC"/>
              <w:rPr>
                <w:lang w:eastAsia="fr-FR"/>
              </w:rPr>
            </w:pPr>
            <w:r w:rsidRPr="00E062F1">
              <w:t>DC_30A-66A-66A_n260H</w:t>
            </w:r>
          </w:p>
          <w:p w14:paraId="49982699" w14:textId="77777777" w:rsidR="00A57699" w:rsidRPr="00E062F1" w:rsidRDefault="00A57699" w:rsidP="00A57699">
            <w:pPr>
              <w:pStyle w:val="TAC"/>
              <w:rPr>
                <w:noProof/>
                <w:lang w:eastAsia="zh-CN"/>
              </w:rPr>
            </w:pPr>
            <w:r w:rsidRPr="00E062F1">
              <w:t>DC_30A-66A-66A_n260I</w:t>
            </w:r>
          </w:p>
          <w:p w14:paraId="6D0DA501" w14:textId="77777777" w:rsidR="00A57699" w:rsidRPr="00E062F1" w:rsidRDefault="00A57699" w:rsidP="00A57699">
            <w:pPr>
              <w:pStyle w:val="TAC"/>
              <w:rPr>
                <w:noProof/>
                <w:lang w:eastAsia="zh-CN"/>
              </w:rPr>
            </w:pPr>
            <w:r w:rsidRPr="00E062F1">
              <w:t>DC_30A-66A-66A_n260J</w:t>
            </w:r>
          </w:p>
          <w:p w14:paraId="3F800702" w14:textId="77777777" w:rsidR="00A57699" w:rsidRPr="00E062F1" w:rsidRDefault="00A57699" w:rsidP="00A57699">
            <w:pPr>
              <w:pStyle w:val="TAC"/>
              <w:rPr>
                <w:noProof/>
                <w:lang w:eastAsia="zh-CN"/>
              </w:rPr>
            </w:pPr>
            <w:r w:rsidRPr="00E062F1">
              <w:t>DC_30A-66A-66A_n260K</w:t>
            </w:r>
          </w:p>
          <w:p w14:paraId="2D99A414" w14:textId="77777777" w:rsidR="00A57699" w:rsidRPr="00E062F1" w:rsidRDefault="00A57699" w:rsidP="00A57699">
            <w:pPr>
              <w:pStyle w:val="TAC"/>
              <w:rPr>
                <w:noProof/>
                <w:lang w:eastAsia="zh-CN"/>
              </w:rPr>
            </w:pPr>
            <w:r w:rsidRPr="00E062F1">
              <w:t>DC_30A-66A-66A_n260L</w:t>
            </w:r>
          </w:p>
          <w:p w14:paraId="7A3870A0" w14:textId="77777777" w:rsidR="00A57699" w:rsidRPr="00E062F1" w:rsidRDefault="00A57699" w:rsidP="00A57699">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59066" w14:textId="77777777" w:rsidR="00A57699" w:rsidRPr="00E062F1" w:rsidRDefault="00A57699" w:rsidP="00A57699">
            <w:pPr>
              <w:pStyle w:val="TAC"/>
              <w:rPr>
                <w:noProof/>
                <w:lang w:eastAsia="zh-CN"/>
              </w:rPr>
            </w:pPr>
            <w:r w:rsidRPr="00E062F1">
              <w:rPr>
                <w:noProof/>
                <w:lang w:eastAsia="zh-CN"/>
              </w:rPr>
              <w:t>DC_30A_n260A</w:t>
            </w:r>
          </w:p>
          <w:p w14:paraId="21C19703" w14:textId="77777777" w:rsidR="00A57699" w:rsidRPr="00E062F1" w:rsidRDefault="00A57699" w:rsidP="00A57699">
            <w:pPr>
              <w:pStyle w:val="TAC"/>
              <w:rPr>
                <w:noProof/>
                <w:lang w:eastAsia="zh-CN"/>
              </w:rPr>
            </w:pPr>
            <w:r w:rsidRPr="00E062F1">
              <w:rPr>
                <w:noProof/>
                <w:lang w:eastAsia="zh-CN"/>
              </w:rPr>
              <w:t>DC_66A_n260A</w:t>
            </w:r>
          </w:p>
        </w:tc>
      </w:tr>
      <w:tr w:rsidR="00A57699" w:rsidRPr="00E062F1" w14:paraId="14AB6B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F932F9" w14:textId="77777777" w:rsidR="00A57699" w:rsidRPr="00E062F1" w:rsidRDefault="00A57699" w:rsidP="00A57699">
            <w:pPr>
              <w:pStyle w:val="TAC"/>
              <w:rPr>
                <w:noProof/>
                <w:lang w:eastAsia="zh-CN"/>
              </w:rPr>
            </w:pPr>
            <w:r w:rsidRPr="00E062F1">
              <w:rPr>
                <w:noProof/>
                <w:lang w:eastAsia="zh-CN"/>
              </w:rPr>
              <w:t>DC_41A-42A_n257A</w:t>
            </w:r>
          </w:p>
          <w:p w14:paraId="452563CE" w14:textId="77777777" w:rsidR="00A57699" w:rsidRPr="00E062F1" w:rsidRDefault="00A57699" w:rsidP="00A57699">
            <w:pPr>
              <w:pStyle w:val="TAC"/>
              <w:rPr>
                <w:rFonts w:cs="Arial"/>
                <w:lang w:eastAsia="ja-JP"/>
              </w:rPr>
            </w:pPr>
            <w:r w:rsidRPr="00E062F1">
              <w:rPr>
                <w:rFonts w:cs="Arial"/>
                <w:lang w:eastAsia="ja-JP"/>
              </w:rPr>
              <w:t>DC_41A-42A_n257D</w:t>
            </w:r>
          </w:p>
          <w:p w14:paraId="4672BEA9" w14:textId="77777777" w:rsidR="00A57699" w:rsidRPr="00E062F1" w:rsidRDefault="00A57699" w:rsidP="00A57699">
            <w:pPr>
              <w:pStyle w:val="TAC"/>
              <w:rPr>
                <w:rFonts w:cs="Arial"/>
                <w:lang w:eastAsia="ja-JP"/>
              </w:rPr>
            </w:pPr>
            <w:r w:rsidRPr="00E062F1">
              <w:rPr>
                <w:rFonts w:cs="Arial"/>
                <w:lang w:eastAsia="ja-JP"/>
              </w:rPr>
              <w:t>DC_41A-42A_n257E</w:t>
            </w:r>
          </w:p>
          <w:p w14:paraId="3B0937A8" w14:textId="77777777" w:rsidR="00A57699" w:rsidRPr="00E062F1" w:rsidRDefault="00A57699" w:rsidP="00A57699">
            <w:pPr>
              <w:pStyle w:val="TAC"/>
              <w:rPr>
                <w:rFonts w:cs="Arial"/>
                <w:lang w:eastAsia="ja-JP"/>
              </w:rPr>
            </w:pPr>
            <w:r w:rsidRPr="00E062F1">
              <w:rPr>
                <w:rFonts w:cs="Arial"/>
                <w:lang w:eastAsia="ja-JP"/>
              </w:rPr>
              <w:t>DC_41A-42A_n257F</w:t>
            </w:r>
          </w:p>
          <w:p w14:paraId="6BA8EED6" w14:textId="77777777" w:rsidR="00A57699" w:rsidRPr="00E062F1" w:rsidRDefault="00A57699" w:rsidP="00A57699">
            <w:pPr>
              <w:pStyle w:val="TAC"/>
              <w:rPr>
                <w:rFonts w:cs="Arial"/>
                <w:lang w:eastAsia="ja-JP"/>
              </w:rPr>
            </w:pPr>
            <w:r w:rsidRPr="00E062F1">
              <w:rPr>
                <w:rFonts w:cs="Arial"/>
                <w:lang w:eastAsia="ja-JP"/>
              </w:rPr>
              <w:t>DC_41A-42A_n257G</w:t>
            </w:r>
          </w:p>
          <w:p w14:paraId="4ADF7A88" w14:textId="77777777" w:rsidR="00A57699" w:rsidRPr="00E062F1" w:rsidRDefault="00A57699" w:rsidP="00A57699">
            <w:pPr>
              <w:pStyle w:val="TAC"/>
              <w:rPr>
                <w:rFonts w:cs="Arial"/>
                <w:lang w:eastAsia="ja-JP"/>
              </w:rPr>
            </w:pPr>
            <w:r w:rsidRPr="00E062F1">
              <w:rPr>
                <w:rFonts w:cs="Arial"/>
                <w:lang w:eastAsia="ja-JP"/>
              </w:rPr>
              <w:t>DC_41A-42A_n257H</w:t>
            </w:r>
          </w:p>
          <w:p w14:paraId="7A6C97BB" w14:textId="77777777" w:rsidR="00A57699" w:rsidRPr="00E062F1" w:rsidRDefault="00A57699" w:rsidP="00A57699">
            <w:pPr>
              <w:pStyle w:val="TAC"/>
              <w:rPr>
                <w:rFonts w:cs="Arial"/>
                <w:lang w:eastAsia="ja-JP"/>
              </w:rPr>
            </w:pPr>
            <w:r w:rsidRPr="00E062F1">
              <w:rPr>
                <w:rFonts w:cs="Arial"/>
                <w:lang w:eastAsia="ja-JP"/>
              </w:rPr>
              <w:t>DC_41A-42A_n257I</w:t>
            </w:r>
          </w:p>
          <w:p w14:paraId="3305E974" w14:textId="77777777" w:rsidR="00A57699" w:rsidRPr="00E062F1" w:rsidRDefault="00A57699" w:rsidP="00A57699">
            <w:pPr>
              <w:pStyle w:val="TAC"/>
              <w:rPr>
                <w:rFonts w:cs="Arial"/>
                <w:lang w:eastAsia="ja-JP"/>
              </w:rPr>
            </w:pPr>
            <w:r w:rsidRPr="00E062F1">
              <w:rPr>
                <w:rFonts w:cs="Arial"/>
                <w:lang w:eastAsia="ja-JP"/>
              </w:rPr>
              <w:t>DC_41A-42A_n257J</w:t>
            </w:r>
          </w:p>
          <w:p w14:paraId="04D9DF2F" w14:textId="77777777" w:rsidR="00A57699" w:rsidRPr="00E062F1" w:rsidRDefault="00A57699" w:rsidP="00A57699">
            <w:pPr>
              <w:pStyle w:val="TAC"/>
              <w:rPr>
                <w:rFonts w:cs="Arial"/>
                <w:lang w:eastAsia="ja-JP"/>
              </w:rPr>
            </w:pPr>
            <w:r w:rsidRPr="00E062F1">
              <w:rPr>
                <w:rFonts w:cs="Arial"/>
                <w:lang w:eastAsia="ja-JP"/>
              </w:rPr>
              <w:t>DC_41A-42A_n257K</w:t>
            </w:r>
          </w:p>
          <w:p w14:paraId="3553D1F6" w14:textId="77777777" w:rsidR="00A57699" w:rsidRPr="00E062F1" w:rsidRDefault="00A57699" w:rsidP="00A57699">
            <w:pPr>
              <w:pStyle w:val="TAC"/>
              <w:rPr>
                <w:rFonts w:cs="Arial"/>
                <w:lang w:eastAsia="ja-JP"/>
              </w:rPr>
            </w:pPr>
            <w:r w:rsidRPr="00E062F1">
              <w:rPr>
                <w:rFonts w:cs="Arial"/>
                <w:lang w:eastAsia="ja-JP"/>
              </w:rPr>
              <w:t>DC_41A-42A_n257L</w:t>
            </w:r>
          </w:p>
          <w:p w14:paraId="6BAA9392" w14:textId="77777777" w:rsidR="00A57699" w:rsidRPr="00E062F1" w:rsidRDefault="00A57699" w:rsidP="00A57699">
            <w:pPr>
              <w:pStyle w:val="TAC"/>
              <w:rPr>
                <w:noProof/>
                <w:lang w:eastAsia="zh-CN"/>
              </w:rPr>
            </w:pPr>
            <w:r w:rsidRPr="00E062F1">
              <w:rPr>
                <w:rFonts w:cs="Arial"/>
                <w:lang w:eastAsia="ja-JP"/>
              </w:rPr>
              <w:t>DC_41A-42A_n257M</w:t>
            </w:r>
          </w:p>
          <w:p w14:paraId="09EC33A4" w14:textId="77777777" w:rsidR="00A57699" w:rsidRPr="00E062F1" w:rsidRDefault="00A57699" w:rsidP="00A57699">
            <w:pPr>
              <w:pStyle w:val="TAC"/>
              <w:rPr>
                <w:noProof/>
                <w:lang w:eastAsia="zh-CN"/>
              </w:rPr>
            </w:pPr>
            <w:r w:rsidRPr="00E062F1">
              <w:rPr>
                <w:noProof/>
                <w:lang w:eastAsia="zh-CN"/>
              </w:rPr>
              <w:t>DC_41A-42C_n257A</w:t>
            </w:r>
          </w:p>
          <w:p w14:paraId="4585C7C3" w14:textId="77777777" w:rsidR="00A57699" w:rsidRPr="00E062F1" w:rsidRDefault="00A57699" w:rsidP="00A57699">
            <w:pPr>
              <w:pStyle w:val="TAC"/>
              <w:rPr>
                <w:lang w:eastAsia="ja-JP"/>
              </w:rPr>
            </w:pPr>
            <w:r w:rsidRPr="00E062F1">
              <w:rPr>
                <w:lang w:eastAsia="ja-JP"/>
              </w:rPr>
              <w:t>DC_41A-42C_n257D</w:t>
            </w:r>
          </w:p>
          <w:p w14:paraId="384D4B9F" w14:textId="77777777" w:rsidR="00A57699" w:rsidRPr="00E062F1" w:rsidRDefault="00A57699" w:rsidP="00A57699">
            <w:pPr>
              <w:pStyle w:val="TAC"/>
              <w:rPr>
                <w:lang w:eastAsia="ja-JP"/>
              </w:rPr>
            </w:pPr>
            <w:r w:rsidRPr="00E062F1">
              <w:rPr>
                <w:lang w:eastAsia="ja-JP"/>
              </w:rPr>
              <w:t>DC_41A-42C_n257E</w:t>
            </w:r>
          </w:p>
          <w:p w14:paraId="085AED0E" w14:textId="77777777" w:rsidR="00A57699" w:rsidRPr="00E062F1" w:rsidRDefault="00A57699" w:rsidP="00A57699">
            <w:pPr>
              <w:pStyle w:val="TAC"/>
              <w:rPr>
                <w:lang w:eastAsia="ja-JP"/>
              </w:rPr>
            </w:pPr>
            <w:r w:rsidRPr="00E062F1">
              <w:rPr>
                <w:lang w:eastAsia="ja-JP"/>
              </w:rPr>
              <w:t>DC_41A-42C_n257F</w:t>
            </w:r>
          </w:p>
          <w:p w14:paraId="2344E0D8" w14:textId="77777777" w:rsidR="00A57699" w:rsidRPr="00E062F1" w:rsidRDefault="00A57699" w:rsidP="00A57699">
            <w:pPr>
              <w:pStyle w:val="TAC"/>
              <w:rPr>
                <w:lang w:eastAsia="ja-JP"/>
              </w:rPr>
            </w:pPr>
            <w:r w:rsidRPr="00E062F1">
              <w:rPr>
                <w:lang w:eastAsia="ja-JP"/>
              </w:rPr>
              <w:t>DC_41A-42C_n257G</w:t>
            </w:r>
          </w:p>
          <w:p w14:paraId="24727F22" w14:textId="77777777" w:rsidR="00A57699" w:rsidRPr="00E062F1" w:rsidRDefault="00A57699" w:rsidP="00A57699">
            <w:pPr>
              <w:pStyle w:val="TAC"/>
              <w:rPr>
                <w:lang w:eastAsia="ja-JP"/>
              </w:rPr>
            </w:pPr>
            <w:r w:rsidRPr="00E062F1">
              <w:rPr>
                <w:lang w:eastAsia="ja-JP"/>
              </w:rPr>
              <w:t>DC_41A-42C_n257H</w:t>
            </w:r>
          </w:p>
          <w:p w14:paraId="57840BD3" w14:textId="77777777" w:rsidR="00A57699" w:rsidRPr="00E062F1" w:rsidRDefault="00A57699" w:rsidP="00A57699">
            <w:pPr>
              <w:pStyle w:val="TAC"/>
              <w:rPr>
                <w:lang w:eastAsia="ja-JP"/>
              </w:rPr>
            </w:pPr>
            <w:r w:rsidRPr="00E062F1">
              <w:rPr>
                <w:lang w:eastAsia="ja-JP"/>
              </w:rPr>
              <w:t>DC_41A-42C_n257I</w:t>
            </w:r>
          </w:p>
          <w:p w14:paraId="7FC67AA3" w14:textId="77777777" w:rsidR="00A57699" w:rsidRPr="00E062F1" w:rsidRDefault="00A57699" w:rsidP="00A57699">
            <w:pPr>
              <w:pStyle w:val="TAC"/>
              <w:rPr>
                <w:lang w:eastAsia="ja-JP"/>
              </w:rPr>
            </w:pPr>
            <w:r w:rsidRPr="00E062F1">
              <w:rPr>
                <w:lang w:eastAsia="ja-JP"/>
              </w:rPr>
              <w:t>DC_41A-42C_n257J</w:t>
            </w:r>
          </w:p>
          <w:p w14:paraId="7C5BA903" w14:textId="77777777" w:rsidR="00A57699" w:rsidRPr="00E062F1" w:rsidRDefault="00A57699" w:rsidP="00A57699">
            <w:pPr>
              <w:pStyle w:val="TAC"/>
              <w:rPr>
                <w:lang w:eastAsia="ja-JP"/>
              </w:rPr>
            </w:pPr>
            <w:r w:rsidRPr="00E062F1">
              <w:rPr>
                <w:lang w:eastAsia="ja-JP"/>
              </w:rPr>
              <w:t>DC_41A-42C_n257K</w:t>
            </w:r>
          </w:p>
          <w:p w14:paraId="636FC436" w14:textId="77777777" w:rsidR="00A57699" w:rsidRPr="00E062F1" w:rsidRDefault="00A57699" w:rsidP="00A57699">
            <w:pPr>
              <w:pStyle w:val="TAC"/>
              <w:rPr>
                <w:lang w:eastAsia="ja-JP"/>
              </w:rPr>
            </w:pPr>
            <w:r w:rsidRPr="00E062F1">
              <w:rPr>
                <w:lang w:eastAsia="ja-JP"/>
              </w:rPr>
              <w:t>DC_41A-42C_n257L</w:t>
            </w:r>
          </w:p>
          <w:p w14:paraId="51C729A7" w14:textId="77777777" w:rsidR="00A57699" w:rsidRPr="00E062F1" w:rsidRDefault="00A57699" w:rsidP="00A57699">
            <w:pPr>
              <w:pStyle w:val="TAC"/>
              <w:rPr>
                <w:noProof/>
                <w:lang w:eastAsia="zh-CN"/>
              </w:rPr>
            </w:pPr>
            <w:r w:rsidRPr="00E062F1">
              <w:rPr>
                <w:lang w:eastAsia="ja-JP"/>
              </w:rPr>
              <w:t>DC_41A-42C_n257M</w:t>
            </w:r>
          </w:p>
          <w:p w14:paraId="6095C3EF" w14:textId="77777777" w:rsidR="00A57699" w:rsidRPr="00E062F1" w:rsidRDefault="00A57699" w:rsidP="00A57699">
            <w:pPr>
              <w:pStyle w:val="TAC"/>
              <w:rPr>
                <w:noProof/>
                <w:lang w:eastAsia="zh-CN"/>
              </w:rPr>
            </w:pPr>
            <w:r w:rsidRPr="00E062F1">
              <w:rPr>
                <w:noProof/>
                <w:lang w:eastAsia="zh-CN"/>
              </w:rPr>
              <w:t>DC_41C-42A_n257A</w:t>
            </w:r>
          </w:p>
          <w:p w14:paraId="6C8A809D" w14:textId="77777777" w:rsidR="00A57699" w:rsidRPr="00E062F1" w:rsidRDefault="00A57699" w:rsidP="00A57699">
            <w:pPr>
              <w:pStyle w:val="TAC"/>
              <w:rPr>
                <w:lang w:eastAsia="ja-JP"/>
              </w:rPr>
            </w:pPr>
            <w:r w:rsidRPr="00E062F1">
              <w:rPr>
                <w:lang w:eastAsia="ja-JP"/>
              </w:rPr>
              <w:t>DC_41C-42A_n257D</w:t>
            </w:r>
          </w:p>
          <w:p w14:paraId="1874EA3E" w14:textId="77777777" w:rsidR="00A57699" w:rsidRPr="00E062F1" w:rsidRDefault="00A57699" w:rsidP="00A57699">
            <w:pPr>
              <w:pStyle w:val="TAC"/>
              <w:rPr>
                <w:lang w:eastAsia="ja-JP"/>
              </w:rPr>
            </w:pPr>
            <w:r w:rsidRPr="00E062F1">
              <w:rPr>
                <w:lang w:eastAsia="ja-JP"/>
              </w:rPr>
              <w:t>DC_41C-42A_n257E</w:t>
            </w:r>
          </w:p>
          <w:p w14:paraId="584B12E1" w14:textId="77777777" w:rsidR="00A57699" w:rsidRPr="00E062F1" w:rsidRDefault="00A57699" w:rsidP="00A57699">
            <w:pPr>
              <w:pStyle w:val="TAC"/>
              <w:rPr>
                <w:lang w:eastAsia="ja-JP"/>
              </w:rPr>
            </w:pPr>
            <w:r w:rsidRPr="00E062F1">
              <w:rPr>
                <w:lang w:eastAsia="ja-JP"/>
              </w:rPr>
              <w:t>DC_41C-42A_n257F</w:t>
            </w:r>
          </w:p>
          <w:p w14:paraId="53203115" w14:textId="77777777" w:rsidR="00A57699" w:rsidRPr="00E062F1" w:rsidRDefault="00A57699" w:rsidP="00A57699">
            <w:pPr>
              <w:pStyle w:val="TAC"/>
              <w:rPr>
                <w:lang w:eastAsia="ja-JP"/>
              </w:rPr>
            </w:pPr>
            <w:r w:rsidRPr="00E062F1">
              <w:rPr>
                <w:lang w:eastAsia="ja-JP"/>
              </w:rPr>
              <w:t>DC_41C-42A_n257G</w:t>
            </w:r>
          </w:p>
          <w:p w14:paraId="1507C953" w14:textId="77777777" w:rsidR="00A57699" w:rsidRPr="00E062F1" w:rsidRDefault="00A57699" w:rsidP="00A57699">
            <w:pPr>
              <w:pStyle w:val="TAC"/>
              <w:rPr>
                <w:lang w:eastAsia="ja-JP"/>
              </w:rPr>
            </w:pPr>
            <w:r w:rsidRPr="00E062F1">
              <w:rPr>
                <w:lang w:eastAsia="ja-JP"/>
              </w:rPr>
              <w:t>DC_41C-42A_n257H</w:t>
            </w:r>
          </w:p>
          <w:p w14:paraId="66C32EB2" w14:textId="77777777" w:rsidR="00A57699" w:rsidRPr="00E062F1" w:rsidRDefault="00A57699" w:rsidP="00A57699">
            <w:pPr>
              <w:pStyle w:val="TAC"/>
              <w:rPr>
                <w:lang w:eastAsia="ja-JP"/>
              </w:rPr>
            </w:pPr>
            <w:r w:rsidRPr="00E062F1">
              <w:rPr>
                <w:lang w:eastAsia="ja-JP"/>
              </w:rPr>
              <w:t>DC_41C-42A_n257I</w:t>
            </w:r>
          </w:p>
          <w:p w14:paraId="68E34FAF" w14:textId="77777777" w:rsidR="00A57699" w:rsidRPr="00E062F1" w:rsidRDefault="00A57699" w:rsidP="00A57699">
            <w:pPr>
              <w:pStyle w:val="TAC"/>
              <w:rPr>
                <w:lang w:eastAsia="ja-JP"/>
              </w:rPr>
            </w:pPr>
            <w:r w:rsidRPr="00E062F1">
              <w:rPr>
                <w:lang w:eastAsia="ja-JP"/>
              </w:rPr>
              <w:t>DC_41C-42A_n257J</w:t>
            </w:r>
          </w:p>
          <w:p w14:paraId="7374D16D" w14:textId="77777777" w:rsidR="00A57699" w:rsidRPr="00E062F1" w:rsidRDefault="00A57699" w:rsidP="00A57699">
            <w:pPr>
              <w:pStyle w:val="TAC"/>
              <w:rPr>
                <w:lang w:eastAsia="ja-JP"/>
              </w:rPr>
            </w:pPr>
            <w:r w:rsidRPr="00E062F1">
              <w:rPr>
                <w:lang w:eastAsia="ja-JP"/>
              </w:rPr>
              <w:t>DC_41C-42A_n257K</w:t>
            </w:r>
          </w:p>
          <w:p w14:paraId="63932F2B" w14:textId="77777777" w:rsidR="00A57699" w:rsidRPr="00E062F1" w:rsidRDefault="00A57699" w:rsidP="00A57699">
            <w:pPr>
              <w:pStyle w:val="TAC"/>
              <w:rPr>
                <w:lang w:eastAsia="ja-JP"/>
              </w:rPr>
            </w:pPr>
            <w:r w:rsidRPr="00E062F1">
              <w:rPr>
                <w:lang w:eastAsia="ja-JP"/>
              </w:rPr>
              <w:t>DC_41C-42A_n257L</w:t>
            </w:r>
          </w:p>
          <w:p w14:paraId="2085661B" w14:textId="77777777" w:rsidR="00A57699" w:rsidRPr="00E062F1" w:rsidRDefault="00A57699" w:rsidP="00A57699">
            <w:pPr>
              <w:pStyle w:val="TAC"/>
              <w:rPr>
                <w:noProof/>
                <w:lang w:eastAsia="zh-CN"/>
              </w:rPr>
            </w:pPr>
            <w:r w:rsidRPr="00E062F1">
              <w:rPr>
                <w:lang w:eastAsia="ja-JP"/>
              </w:rPr>
              <w:t>DC_41C-42A_n257M</w:t>
            </w:r>
          </w:p>
          <w:p w14:paraId="38AAD959" w14:textId="77777777" w:rsidR="00A57699" w:rsidRPr="00E062F1" w:rsidRDefault="00A57699" w:rsidP="00A57699">
            <w:pPr>
              <w:pStyle w:val="TAC"/>
              <w:rPr>
                <w:rFonts w:cs="Arial"/>
              </w:rPr>
            </w:pPr>
            <w:r w:rsidRPr="00E062F1">
              <w:rPr>
                <w:rFonts w:cs="Arial"/>
              </w:rPr>
              <w:t>DC_41C-42C_n257A</w:t>
            </w:r>
          </w:p>
          <w:p w14:paraId="0D610660" w14:textId="77777777" w:rsidR="00A57699" w:rsidRPr="00AA54EC" w:rsidRDefault="00A57699" w:rsidP="00A57699">
            <w:pPr>
              <w:pStyle w:val="TAC"/>
              <w:rPr>
                <w:lang w:val="sv-FI" w:eastAsia="ja-JP"/>
              </w:rPr>
            </w:pPr>
            <w:r w:rsidRPr="00AA54EC">
              <w:rPr>
                <w:lang w:val="sv-FI" w:eastAsia="ja-JP"/>
              </w:rPr>
              <w:t>DC_41C-42C_n257D</w:t>
            </w:r>
          </w:p>
          <w:p w14:paraId="5E3E3896" w14:textId="77777777" w:rsidR="00A57699" w:rsidRPr="00AA54EC" w:rsidRDefault="00A57699" w:rsidP="00A57699">
            <w:pPr>
              <w:pStyle w:val="TAC"/>
              <w:rPr>
                <w:lang w:val="sv-FI" w:eastAsia="ja-JP"/>
              </w:rPr>
            </w:pPr>
            <w:r w:rsidRPr="00AA54EC">
              <w:rPr>
                <w:lang w:val="sv-FI" w:eastAsia="ja-JP"/>
              </w:rPr>
              <w:t>DC_41C-42C_n257E</w:t>
            </w:r>
          </w:p>
          <w:p w14:paraId="140DB6AD" w14:textId="77777777" w:rsidR="00A57699" w:rsidRPr="00AA54EC" w:rsidRDefault="00A57699" w:rsidP="00A57699">
            <w:pPr>
              <w:pStyle w:val="TAC"/>
              <w:rPr>
                <w:lang w:val="sv-FI" w:eastAsia="ja-JP"/>
              </w:rPr>
            </w:pPr>
            <w:r w:rsidRPr="00AA54EC">
              <w:rPr>
                <w:lang w:val="sv-FI" w:eastAsia="ja-JP"/>
              </w:rPr>
              <w:t>DC_41C-42C_n257F</w:t>
            </w:r>
          </w:p>
          <w:p w14:paraId="6D25B8B4" w14:textId="77777777" w:rsidR="00A57699" w:rsidRPr="00AA54EC" w:rsidRDefault="00A57699" w:rsidP="00A57699">
            <w:pPr>
              <w:pStyle w:val="TAC"/>
              <w:rPr>
                <w:lang w:val="sv-FI" w:eastAsia="ja-JP"/>
              </w:rPr>
            </w:pPr>
            <w:r w:rsidRPr="00AA54EC">
              <w:rPr>
                <w:lang w:val="sv-FI" w:eastAsia="ja-JP"/>
              </w:rPr>
              <w:t>DC_41C-42C_n257G</w:t>
            </w:r>
          </w:p>
          <w:p w14:paraId="5B2BB186" w14:textId="77777777" w:rsidR="00A57699" w:rsidRPr="00AA54EC" w:rsidRDefault="00A57699" w:rsidP="00A57699">
            <w:pPr>
              <w:pStyle w:val="TAC"/>
              <w:rPr>
                <w:lang w:val="sv-FI" w:eastAsia="ja-JP"/>
              </w:rPr>
            </w:pPr>
            <w:r w:rsidRPr="00AA54EC">
              <w:rPr>
                <w:lang w:val="sv-FI" w:eastAsia="ja-JP"/>
              </w:rPr>
              <w:t>DC_41C-42C_n257H</w:t>
            </w:r>
          </w:p>
          <w:p w14:paraId="36463D51" w14:textId="77777777" w:rsidR="00A57699" w:rsidRPr="00AA54EC" w:rsidRDefault="00A57699" w:rsidP="00A57699">
            <w:pPr>
              <w:pStyle w:val="TAC"/>
              <w:rPr>
                <w:lang w:val="sv-FI" w:eastAsia="ja-JP"/>
              </w:rPr>
            </w:pPr>
            <w:r w:rsidRPr="00AA54EC">
              <w:rPr>
                <w:lang w:val="sv-FI" w:eastAsia="ja-JP"/>
              </w:rPr>
              <w:t>DC_41C-42C_n257I</w:t>
            </w:r>
          </w:p>
          <w:p w14:paraId="3FAB2BE3" w14:textId="77777777" w:rsidR="00A57699" w:rsidRPr="00AA54EC" w:rsidRDefault="00A57699" w:rsidP="00A57699">
            <w:pPr>
              <w:pStyle w:val="TAC"/>
              <w:rPr>
                <w:lang w:val="sv-FI" w:eastAsia="ja-JP"/>
              </w:rPr>
            </w:pPr>
            <w:r w:rsidRPr="00AA54EC">
              <w:rPr>
                <w:lang w:val="sv-FI" w:eastAsia="ja-JP"/>
              </w:rPr>
              <w:t>DC_41C-42C_n257J</w:t>
            </w:r>
          </w:p>
          <w:p w14:paraId="24BF66AD" w14:textId="77777777" w:rsidR="00A57699" w:rsidRPr="00AA54EC" w:rsidRDefault="00A57699" w:rsidP="00A57699">
            <w:pPr>
              <w:pStyle w:val="TAC"/>
              <w:rPr>
                <w:lang w:val="sv-FI" w:eastAsia="ja-JP"/>
              </w:rPr>
            </w:pPr>
            <w:r w:rsidRPr="00AA54EC">
              <w:rPr>
                <w:lang w:val="sv-FI" w:eastAsia="ja-JP"/>
              </w:rPr>
              <w:t>DC_41C-42C_n257K</w:t>
            </w:r>
          </w:p>
          <w:p w14:paraId="5DD2D210" w14:textId="77777777" w:rsidR="00A57699" w:rsidRPr="00E062F1" w:rsidRDefault="00A57699" w:rsidP="00A57699">
            <w:pPr>
              <w:pStyle w:val="TAC"/>
              <w:rPr>
                <w:lang w:eastAsia="ja-JP"/>
              </w:rPr>
            </w:pPr>
            <w:r w:rsidRPr="00E062F1">
              <w:rPr>
                <w:lang w:eastAsia="ja-JP"/>
              </w:rPr>
              <w:t>DC_41C-42C_n257L</w:t>
            </w:r>
          </w:p>
          <w:p w14:paraId="7BD19A22" w14:textId="77777777" w:rsidR="00A57699" w:rsidRPr="00E062F1" w:rsidRDefault="00A57699" w:rsidP="00A57699">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1300E4" w14:textId="77777777" w:rsidR="00A57699" w:rsidRPr="00E062F1" w:rsidRDefault="00A57699" w:rsidP="00A57699">
            <w:pPr>
              <w:pStyle w:val="TAC"/>
              <w:rPr>
                <w:noProof/>
                <w:lang w:eastAsia="zh-CN"/>
              </w:rPr>
            </w:pPr>
            <w:r w:rsidRPr="00E062F1">
              <w:rPr>
                <w:noProof/>
                <w:lang w:eastAsia="zh-CN"/>
              </w:rPr>
              <w:t>DC_41A_n257A</w:t>
            </w:r>
          </w:p>
          <w:p w14:paraId="7B15EC16" w14:textId="77777777" w:rsidR="00A57699" w:rsidRPr="00E062F1" w:rsidRDefault="00A57699" w:rsidP="00A57699">
            <w:pPr>
              <w:pStyle w:val="TAC"/>
              <w:rPr>
                <w:noProof/>
                <w:lang w:eastAsia="zh-CN"/>
              </w:rPr>
            </w:pPr>
            <w:r w:rsidRPr="00E062F1">
              <w:rPr>
                <w:noProof/>
                <w:lang w:eastAsia="zh-CN"/>
              </w:rPr>
              <w:t>DC_41A_n257G</w:t>
            </w:r>
          </w:p>
          <w:p w14:paraId="130F1037" w14:textId="77777777" w:rsidR="00A57699" w:rsidRPr="00E062F1" w:rsidRDefault="00A57699" w:rsidP="00A57699">
            <w:pPr>
              <w:pStyle w:val="TAC"/>
              <w:rPr>
                <w:noProof/>
                <w:lang w:eastAsia="zh-CN"/>
              </w:rPr>
            </w:pPr>
            <w:r w:rsidRPr="00E062F1">
              <w:rPr>
                <w:noProof/>
                <w:lang w:eastAsia="zh-CN"/>
              </w:rPr>
              <w:t>DC_41A_n257H</w:t>
            </w:r>
          </w:p>
          <w:p w14:paraId="43EDCA26" w14:textId="77777777" w:rsidR="00A57699" w:rsidRPr="00E062F1" w:rsidRDefault="00A57699" w:rsidP="00A57699">
            <w:pPr>
              <w:pStyle w:val="TAC"/>
              <w:rPr>
                <w:noProof/>
                <w:lang w:eastAsia="zh-CN"/>
              </w:rPr>
            </w:pPr>
            <w:r w:rsidRPr="00E062F1">
              <w:rPr>
                <w:noProof/>
                <w:lang w:eastAsia="zh-CN"/>
              </w:rPr>
              <w:t>DC_41A_n257I</w:t>
            </w:r>
          </w:p>
          <w:p w14:paraId="1470E82D" w14:textId="77777777" w:rsidR="00A57699" w:rsidRPr="00E062F1" w:rsidRDefault="00A57699" w:rsidP="00A57699">
            <w:pPr>
              <w:pStyle w:val="TAC"/>
              <w:rPr>
                <w:noProof/>
                <w:lang w:eastAsia="zh-CN"/>
              </w:rPr>
            </w:pPr>
            <w:r w:rsidRPr="00E062F1">
              <w:rPr>
                <w:noProof/>
                <w:lang w:eastAsia="zh-CN"/>
              </w:rPr>
              <w:t>DC_41C_n257A</w:t>
            </w:r>
          </w:p>
          <w:p w14:paraId="4A87CE0E" w14:textId="77777777" w:rsidR="00A57699" w:rsidRPr="00E062F1" w:rsidRDefault="00A57699" w:rsidP="00A57699">
            <w:pPr>
              <w:pStyle w:val="TAC"/>
              <w:rPr>
                <w:noProof/>
                <w:lang w:eastAsia="zh-CN"/>
              </w:rPr>
            </w:pPr>
            <w:r w:rsidRPr="00E062F1">
              <w:rPr>
                <w:noProof/>
                <w:lang w:eastAsia="zh-CN"/>
              </w:rPr>
              <w:t>DC_41C_n257G</w:t>
            </w:r>
          </w:p>
          <w:p w14:paraId="56F8C268" w14:textId="77777777" w:rsidR="00A57699" w:rsidRPr="00E062F1" w:rsidRDefault="00A57699" w:rsidP="00A57699">
            <w:pPr>
              <w:pStyle w:val="TAC"/>
              <w:rPr>
                <w:noProof/>
                <w:lang w:eastAsia="zh-CN"/>
              </w:rPr>
            </w:pPr>
            <w:r w:rsidRPr="00E062F1">
              <w:rPr>
                <w:noProof/>
                <w:lang w:eastAsia="zh-CN"/>
              </w:rPr>
              <w:t>DC_41C_n257H</w:t>
            </w:r>
          </w:p>
          <w:p w14:paraId="2046E906" w14:textId="77777777" w:rsidR="00A57699" w:rsidRPr="00E062F1" w:rsidRDefault="00A57699" w:rsidP="00A57699">
            <w:pPr>
              <w:pStyle w:val="TAC"/>
              <w:rPr>
                <w:noProof/>
                <w:lang w:eastAsia="zh-CN"/>
              </w:rPr>
            </w:pPr>
            <w:r w:rsidRPr="00E062F1">
              <w:rPr>
                <w:noProof/>
                <w:lang w:eastAsia="zh-CN"/>
              </w:rPr>
              <w:t>DC_41C_n257I</w:t>
            </w:r>
          </w:p>
          <w:p w14:paraId="5B664B78" w14:textId="77777777" w:rsidR="00A57699" w:rsidRPr="00E062F1" w:rsidRDefault="00A57699" w:rsidP="00A57699">
            <w:pPr>
              <w:pStyle w:val="TAC"/>
              <w:rPr>
                <w:noProof/>
                <w:lang w:eastAsia="zh-CN"/>
              </w:rPr>
            </w:pPr>
            <w:r w:rsidRPr="00E062F1">
              <w:rPr>
                <w:noProof/>
                <w:lang w:eastAsia="zh-CN"/>
              </w:rPr>
              <w:t>DC_42A_n257A</w:t>
            </w:r>
          </w:p>
          <w:p w14:paraId="7E6A0E96" w14:textId="77777777" w:rsidR="00A57699" w:rsidRPr="00E062F1" w:rsidRDefault="00A57699" w:rsidP="00A57699">
            <w:pPr>
              <w:pStyle w:val="TAC"/>
              <w:rPr>
                <w:noProof/>
                <w:lang w:eastAsia="zh-CN"/>
              </w:rPr>
            </w:pPr>
            <w:r w:rsidRPr="00E062F1">
              <w:rPr>
                <w:noProof/>
                <w:lang w:eastAsia="zh-CN"/>
              </w:rPr>
              <w:t>DC_42A_n257G</w:t>
            </w:r>
          </w:p>
          <w:p w14:paraId="45BE8215" w14:textId="77777777" w:rsidR="00A57699" w:rsidRPr="00E062F1" w:rsidRDefault="00A57699" w:rsidP="00A57699">
            <w:pPr>
              <w:pStyle w:val="TAC"/>
              <w:rPr>
                <w:noProof/>
                <w:lang w:eastAsia="zh-CN"/>
              </w:rPr>
            </w:pPr>
            <w:r w:rsidRPr="00E062F1">
              <w:rPr>
                <w:noProof/>
                <w:lang w:eastAsia="zh-CN"/>
              </w:rPr>
              <w:t>DC_42A_n257H</w:t>
            </w:r>
          </w:p>
          <w:p w14:paraId="3891478E" w14:textId="77777777" w:rsidR="00A57699" w:rsidRPr="00E062F1" w:rsidRDefault="00A57699" w:rsidP="00A57699">
            <w:pPr>
              <w:pStyle w:val="TAC"/>
              <w:rPr>
                <w:noProof/>
                <w:lang w:eastAsia="zh-CN"/>
              </w:rPr>
            </w:pPr>
            <w:r w:rsidRPr="00E062F1">
              <w:rPr>
                <w:noProof/>
                <w:lang w:eastAsia="zh-CN"/>
              </w:rPr>
              <w:t>DC_42A_n257I</w:t>
            </w:r>
          </w:p>
          <w:p w14:paraId="3872E9F4" w14:textId="77777777" w:rsidR="00A57699" w:rsidRPr="00E062F1" w:rsidRDefault="00A57699" w:rsidP="00A57699">
            <w:pPr>
              <w:pStyle w:val="TAC"/>
              <w:rPr>
                <w:noProof/>
                <w:lang w:eastAsia="zh-CN"/>
              </w:rPr>
            </w:pPr>
            <w:r w:rsidRPr="00E062F1">
              <w:rPr>
                <w:noProof/>
                <w:lang w:eastAsia="zh-CN"/>
              </w:rPr>
              <w:t>DC_42C_n257A</w:t>
            </w:r>
          </w:p>
          <w:p w14:paraId="2B86078A" w14:textId="77777777" w:rsidR="00A57699" w:rsidRPr="00E062F1" w:rsidRDefault="00A57699" w:rsidP="00A57699">
            <w:pPr>
              <w:pStyle w:val="TAC"/>
              <w:rPr>
                <w:noProof/>
                <w:lang w:eastAsia="zh-CN"/>
              </w:rPr>
            </w:pPr>
            <w:r w:rsidRPr="00E062F1">
              <w:rPr>
                <w:noProof/>
                <w:lang w:eastAsia="zh-CN"/>
              </w:rPr>
              <w:t>DC_42C_n257G</w:t>
            </w:r>
          </w:p>
          <w:p w14:paraId="4FDC0110" w14:textId="77777777" w:rsidR="00A57699" w:rsidRPr="00E062F1" w:rsidRDefault="00A57699" w:rsidP="00A57699">
            <w:pPr>
              <w:pStyle w:val="TAC"/>
              <w:rPr>
                <w:noProof/>
                <w:lang w:eastAsia="zh-CN"/>
              </w:rPr>
            </w:pPr>
            <w:r w:rsidRPr="00E062F1">
              <w:rPr>
                <w:noProof/>
                <w:lang w:eastAsia="zh-CN"/>
              </w:rPr>
              <w:t>DC_42C_n257H</w:t>
            </w:r>
          </w:p>
          <w:p w14:paraId="4621AB0A" w14:textId="77777777" w:rsidR="00A57699" w:rsidRPr="00E062F1" w:rsidRDefault="00A57699" w:rsidP="00A57699">
            <w:pPr>
              <w:pStyle w:val="TAC"/>
              <w:rPr>
                <w:noProof/>
                <w:lang w:eastAsia="zh-CN"/>
              </w:rPr>
            </w:pPr>
            <w:r w:rsidRPr="00E062F1">
              <w:rPr>
                <w:noProof/>
                <w:lang w:eastAsia="zh-CN"/>
              </w:rPr>
              <w:t>DC_42C_n257I</w:t>
            </w:r>
          </w:p>
        </w:tc>
      </w:tr>
      <w:tr w:rsidR="00A57699" w:rsidRPr="00E062F1" w14:paraId="76EBDD6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484201" w14:textId="77777777" w:rsidR="00A57699" w:rsidRPr="00E062F1" w:rsidRDefault="00A57699" w:rsidP="00A57699">
            <w:pPr>
              <w:pStyle w:val="TAC"/>
              <w:rPr>
                <w:rFonts w:eastAsia="PMingLiU"/>
                <w:lang w:eastAsia="zh-TW"/>
              </w:rPr>
            </w:pPr>
            <w:r w:rsidRPr="00E062F1">
              <w:rPr>
                <w:rFonts w:cs="Arial"/>
                <w:lang w:eastAsia="ja-JP"/>
              </w:rPr>
              <w:t>DC</w:t>
            </w:r>
            <w:r w:rsidRPr="00E062F1">
              <w:rPr>
                <w:rFonts w:eastAsia="PMingLiU"/>
                <w:lang w:eastAsia="zh-TW"/>
              </w:rPr>
              <w:t>_46A-48A_n260A</w:t>
            </w:r>
          </w:p>
          <w:p w14:paraId="6218E9CB" w14:textId="77777777" w:rsidR="00A57699" w:rsidRPr="00E062F1" w:rsidRDefault="00A57699" w:rsidP="00A57699">
            <w:pPr>
              <w:pStyle w:val="TAC"/>
              <w:rPr>
                <w:rFonts w:eastAsia="PMingLiU"/>
                <w:lang w:eastAsia="zh-TW"/>
              </w:rPr>
            </w:pPr>
            <w:r w:rsidRPr="00E062F1">
              <w:rPr>
                <w:rFonts w:eastAsia="PMingLiU"/>
                <w:lang w:eastAsia="zh-TW"/>
              </w:rPr>
              <w:t>DC_46C-48A_n260A</w:t>
            </w:r>
          </w:p>
          <w:p w14:paraId="70CDEAE2" w14:textId="77777777" w:rsidR="00A57699" w:rsidRPr="00E062F1" w:rsidRDefault="00A57699" w:rsidP="00A57699">
            <w:pPr>
              <w:pStyle w:val="TAC"/>
              <w:rPr>
                <w:rFonts w:eastAsia="PMingLiU"/>
                <w:lang w:eastAsia="zh-TW"/>
              </w:rPr>
            </w:pPr>
            <w:r w:rsidRPr="00E062F1">
              <w:rPr>
                <w:rFonts w:eastAsia="PMingLiU"/>
                <w:lang w:eastAsia="zh-TW"/>
              </w:rPr>
              <w:t>DC_46D-48A_n260A</w:t>
            </w:r>
          </w:p>
          <w:p w14:paraId="26B8CDA6" w14:textId="77777777" w:rsidR="00A57699" w:rsidRPr="00E062F1" w:rsidRDefault="00A57699" w:rsidP="00A57699">
            <w:pPr>
              <w:pStyle w:val="TAC"/>
              <w:rPr>
                <w:rFonts w:eastAsia="PMingLiU"/>
                <w:lang w:eastAsia="zh-TW"/>
              </w:rPr>
            </w:pPr>
            <w:r w:rsidRPr="00E062F1">
              <w:rPr>
                <w:rFonts w:eastAsia="PMingLiU"/>
                <w:lang w:eastAsia="zh-TW"/>
              </w:rPr>
              <w:t>DC_46A-48C_n260A</w:t>
            </w:r>
          </w:p>
          <w:p w14:paraId="1AB6225D" w14:textId="77777777" w:rsidR="00A57699" w:rsidRPr="00E062F1" w:rsidRDefault="00A57699" w:rsidP="00A57699">
            <w:pPr>
              <w:pStyle w:val="TAC"/>
              <w:rPr>
                <w:rFonts w:eastAsia="PMingLiU"/>
                <w:lang w:eastAsia="zh-TW"/>
              </w:rPr>
            </w:pPr>
            <w:r w:rsidRPr="00E062F1">
              <w:rPr>
                <w:rFonts w:eastAsia="PMingLiU"/>
                <w:lang w:eastAsia="zh-TW"/>
              </w:rPr>
              <w:t>DC_46A-48D_n260A</w:t>
            </w:r>
          </w:p>
          <w:p w14:paraId="58510115" w14:textId="77777777" w:rsidR="00A57699" w:rsidRPr="00E062F1" w:rsidRDefault="00A57699" w:rsidP="00A57699">
            <w:pPr>
              <w:pStyle w:val="TAC"/>
              <w:rPr>
                <w:rFonts w:eastAsia="PMingLiU"/>
                <w:lang w:eastAsia="zh-TW"/>
              </w:rPr>
            </w:pPr>
            <w:r w:rsidRPr="00E062F1">
              <w:rPr>
                <w:rFonts w:eastAsia="PMingLiU"/>
                <w:lang w:eastAsia="zh-TW"/>
              </w:rPr>
              <w:t>DC_46C-48C_n260A</w:t>
            </w:r>
          </w:p>
          <w:p w14:paraId="36A35E6B" w14:textId="77777777" w:rsidR="00A57699" w:rsidRPr="00E062F1" w:rsidRDefault="00A57699" w:rsidP="00A57699">
            <w:pPr>
              <w:pStyle w:val="TAC"/>
              <w:rPr>
                <w:rFonts w:eastAsia="PMingLiU"/>
                <w:lang w:eastAsia="zh-TW"/>
              </w:rPr>
            </w:pPr>
            <w:r w:rsidRPr="00E062F1">
              <w:rPr>
                <w:rFonts w:eastAsia="PMingLiU"/>
                <w:lang w:eastAsia="zh-TW"/>
              </w:rPr>
              <w:t>DC_46C-48D_n260A</w:t>
            </w:r>
          </w:p>
          <w:p w14:paraId="3469F5E7" w14:textId="77777777" w:rsidR="00A57699" w:rsidRPr="00E062F1" w:rsidRDefault="00A57699" w:rsidP="00A57699">
            <w:pPr>
              <w:pStyle w:val="TAC"/>
              <w:rPr>
                <w:rFonts w:eastAsia="PMingLiU"/>
                <w:lang w:eastAsia="zh-TW"/>
              </w:rPr>
            </w:pPr>
            <w:r w:rsidRPr="00E062F1">
              <w:rPr>
                <w:rFonts w:eastAsia="PMingLiU"/>
                <w:lang w:eastAsia="zh-TW"/>
              </w:rPr>
              <w:t>DC_46D-48C_n260A</w:t>
            </w:r>
          </w:p>
          <w:p w14:paraId="600B8040" w14:textId="77777777" w:rsidR="00A57699" w:rsidRPr="00E062F1" w:rsidRDefault="00A57699" w:rsidP="00A57699">
            <w:pPr>
              <w:pStyle w:val="TAC"/>
              <w:rPr>
                <w:rFonts w:eastAsia="PMingLiU"/>
                <w:lang w:eastAsia="zh-TW"/>
              </w:rPr>
            </w:pPr>
            <w:r w:rsidRPr="00E062F1">
              <w:rPr>
                <w:rFonts w:eastAsia="PMingLiU"/>
                <w:lang w:eastAsia="zh-TW"/>
              </w:rPr>
              <w:t>DC_46D-48D_n260A</w:t>
            </w:r>
          </w:p>
          <w:p w14:paraId="3443EF38" w14:textId="77777777" w:rsidR="00A57699" w:rsidRPr="00E062F1" w:rsidRDefault="00A57699" w:rsidP="00A57699">
            <w:pPr>
              <w:pStyle w:val="TAC"/>
              <w:rPr>
                <w:rFonts w:eastAsia="PMingLiU"/>
                <w:lang w:eastAsia="zh-TW"/>
              </w:rPr>
            </w:pPr>
            <w:r w:rsidRPr="00E062F1">
              <w:rPr>
                <w:rFonts w:cs="Arial"/>
                <w:lang w:eastAsia="ja-JP"/>
              </w:rPr>
              <w:t>DC</w:t>
            </w:r>
            <w:r w:rsidRPr="00E062F1">
              <w:rPr>
                <w:rFonts w:eastAsia="PMingLiU"/>
                <w:lang w:eastAsia="zh-TW"/>
              </w:rPr>
              <w:t>_46A-48A_n260(2A)</w:t>
            </w:r>
          </w:p>
          <w:p w14:paraId="2D3CF443" w14:textId="77777777" w:rsidR="00A57699" w:rsidRPr="00E062F1" w:rsidRDefault="00A57699" w:rsidP="00A57699">
            <w:pPr>
              <w:pStyle w:val="TAC"/>
              <w:rPr>
                <w:rFonts w:eastAsia="PMingLiU"/>
                <w:lang w:eastAsia="zh-TW"/>
              </w:rPr>
            </w:pPr>
            <w:r w:rsidRPr="00E062F1">
              <w:rPr>
                <w:rFonts w:eastAsia="PMingLiU"/>
                <w:lang w:eastAsia="zh-TW"/>
              </w:rPr>
              <w:t>DC_46C-48A_n260(2A)</w:t>
            </w:r>
          </w:p>
          <w:p w14:paraId="16737BAB" w14:textId="77777777" w:rsidR="00A57699" w:rsidRPr="00E062F1" w:rsidRDefault="00A57699" w:rsidP="00A57699">
            <w:pPr>
              <w:pStyle w:val="TAC"/>
              <w:rPr>
                <w:rFonts w:eastAsia="PMingLiU"/>
                <w:lang w:eastAsia="zh-TW"/>
              </w:rPr>
            </w:pPr>
            <w:r w:rsidRPr="00E062F1">
              <w:rPr>
                <w:rFonts w:eastAsia="PMingLiU"/>
                <w:lang w:eastAsia="zh-TW"/>
              </w:rPr>
              <w:t>DC_46D-48A_n260(2A)</w:t>
            </w:r>
          </w:p>
          <w:p w14:paraId="675C13FA" w14:textId="77777777" w:rsidR="00A57699" w:rsidRPr="00E062F1" w:rsidRDefault="00A57699" w:rsidP="00A57699">
            <w:pPr>
              <w:pStyle w:val="TAC"/>
              <w:rPr>
                <w:rFonts w:eastAsia="PMingLiU"/>
                <w:lang w:eastAsia="zh-TW"/>
              </w:rPr>
            </w:pPr>
            <w:r w:rsidRPr="00E062F1">
              <w:rPr>
                <w:rFonts w:eastAsia="PMingLiU"/>
                <w:lang w:eastAsia="zh-TW"/>
              </w:rPr>
              <w:t>DC_46A-48C_n260(2A)</w:t>
            </w:r>
          </w:p>
          <w:p w14:paraId="52775B40" w14:textId="77777777" w:rsidR="00A57699" w:rsidRPr="00E062F1" w:rsidRDefault="00A57699" w:rsidP="00A57699">
            <w:pPr>
              <w:pStyle w:val="TAC"/>
              <w:rPr>
                <w:rFonts w:eastAsia="PMingLiU"/>
                <w:lang w:eastAsia="zh-TW"/>
              </w:rPr>
            </w:pPr>
            <w:r w:rsidRPr="00E062F1">
              <w:rPr>
                <w:rFonts w:eastAsia="PMingLiU"/>
                <w:lang w:eastAsia="zh-TW"/>
              </w:rPr>
              <w:t>DC_46A-48D_n260(2A)</w:t>
            </w:r>
          </w:p>
          <w:p w14:paraId="47F482A3" w14:textId="77777777" w:rsidR="00A57699" w:rsidRPr="00E062F1" w:rsidRDefault="00A57699" w:rsidP="00A57699">
            <w:pPr>
              <w:pStyle w:val="TAC"/>
              <w:rPr>
                <w:rFonts w:eastAsia="PMingLiU"/>
                <w:lang w:eastAsia="zh-TW"/>
              </w:rPr>
            </w:pPr>
            <w:r w:rsidRPr="00E062F1">
              <w:rPr>
                <w:rFonts w:eastAsia="PMingLiU"/>
                <w:lang w:eastAsia="zh-TW"/>
              </w:rPr>
              <w:t>DC_46C-48C_n260(2A)</w:t>
            </w:r>
          </w:p>
          <w:p w14:paraId="0A447FA2" w14:textId="77777777" w:rsidR="00A57699" w:rsidRPr="00E062F1" w:rsidRDefault="00A57699" w:rsidP="00A57699">
            <w:pPr>
              <w:pStyle w:val="TAC"/>
              <w:rPr>
                <w:rFonts w:eastAsia="PMingLiU"/>
                <w:lang w:eastAsia="zh-TW"/>
              </w:rPr>
            </w:pPr>
            <w:r w:rsidRPr="00E062F1">
              <w:rPr>
                <w:rFonts w:eastAsia="PMingLiU"/>
                <w:lang w:eastAsia="zh-TW"/>
              </w:rPr>
              <w:t>DC_46C-48D_n260(2A)</w:t>
            </w:r>
          </w:p>
          <w:p w14:paraId="00E12A38" w14:textId="77777777" w:rsidR="00A57699" w:rsidRPr="00E062F1" w:rsidRDefault="00A57699" w:rsidP="00A57699">
            <w:pPr>
              <w:pStyle w:val="TAC"/>
              <w:rPr>
                <w:rFonts w:eastAsia="PMingLiU"/>
                <w:lang w:eastAsia="zh-TW"/>
              </w:rPr>
            </w:pPr>
            <w:r w:rsidRPr="00E062F1">
              <w:rPr>
                <w:rFonts w:eastAsia="PMingLiU"/>
                <w:lang w:eastAsia="zh-TW"/>
              </w:rPr>
              <w:t>DC_46D-48C_n260(2A)</w:t>
            </w:r>
          </w:p>
          <w:p w14:paraId="591D5AF1" w14:textId="77777777" w:rsidR="00A57699" w:rsidRPr="00E062F1" w:rsidRDefault="00A57699" w:rsidP="00A57699">
            <w:pPr>
              <w:pStyle w:val="TAC"/>
              <w:rPr>
                <w:rFonts w:eastAsia="PMingLiU"/>
                <w:lang w:eastAsia="zh-TW"/>
              </w:rPr>
            </w:pPr>
            <w:r w:rsidRPr="00E062F1">
              <w:rPr>
                <w:rFonts w:eastAsia="PMingLiU"/>
                <w:lang w:eastAsia="zh-TW"/>
              </w:rPr>
              <w:t>DC_46D-48D_n260(2A)</w:t>
            </w:r>
          </w:p>
          <w:p w14:paraId="5636BD05" w14:textId="77777777" w:rsidR="00A57699" w:rsidRPr="00E062F1" w:rsidRDefault="00A57699" w:rsidP="00A57699">
            <w:pPr>
              <w:pStyle w:val="TAC"/>
              <w:rPr>
                <w:rFonts w:eastAsia="PMingLiU"/>
                <w:lang w:eastAsia="zh-TW"/>
              </w:rPr>
            </w:pPr>
            <w:r w:rsidRPr="00E062F1">
              <w:rPr>
                <w:rFonts w:cs="Arial"/>
                <w:lang w:eastAsia="ja-JP"/>
              </w:rPr>
              <w:t>DC</w:t>
            </w:r>
            <w:r w:rsidRPr="00E062F1">
              <w:rPr>
                <w:rFonts w:eastAsia="PMingLiU"/>
                <w:lang w:eastAsia="zh-TW"/>
              </w:rPr>
              <w:t>_46A-48A_n260(3A)</w:t>
            </w:r>
          </w:p>
          <w:p w14:paraId="0CFE5C96" w14:textId="77777777" w:rsidR="00A57699" w:rsidRPr="00E062F1" w:rsidRDefault="00A57699" w:rsidP="00A57699">
            <w:pPr>
              <w:pStyle w:val="TAC"/>
              <w:rPr>
                <w:rFonts w:eastAsia="PMingLiU"/>
                <w:lang w:eastAsia="zh-TW"/>
              </w:rPr>
            </w:pPr>
            <w:r w:rsidRPr="00E062F1">
              <w:rPr>
                <w:rFonts w:eastAsia="PMingLiU"/>
                <w:lang w:eastAsia="zh-TW"/>
              </w:rPr>
              <w:t>DC_46C-48A_n260(3A)</w:t>
            </w:r>
          </w:p>
          <w:p w14:paraId="15328BF6" w14:textId="77777777" w:rsidR="00A57699" w:rsidRPr="00E062F1" w:rsidRDefault="00A57699" w:rsidP="00A57699">
            <w:pPr>
              <w:pStyle w:val="TAC"/>
              <w:rPr>
                <w:rFonts w:eastAsia="PMingLiU"/>
                <w:lang w:eastAsia="zh-TW"/>
              </w:rPr>
            </w:pPr>
            <w:r w:rsidRPr="00E062F1">
              <w:rPr>
                <w:rFonts w:eastAsia="PMingLiU"/>
                <w:lang w:eastAsia="zh-TW"/>
              </w:rPr>
              <w:t>DC_46D-48A_n260(3A)</w:t>
            </w:r>
          </w:p>
          <w:p w14:paraId="4F3008F3" w14:textId="77777777" w:rsidR="00A57699" w:rsidRPr="00E062F1" w:rsidRDefault="00A57699" w:rsidP="00A57699">
            <w:pPr>
              <w:pStyle w:val="TAC"/>
              <w:rPr>
                <w:rFonts w:eastAsia="PMingLiU"/>
                <w:lang w:eastAsia="zh-TW"/>
              </w:rPr>
            </w:pPr>
            <w:r w:rsidRPr="00E062F1">
              <w:rPr>
                <w:rFonts w:eastAsia="PMingLiU"/>
                <w:lang w:eastAsia="zh-TW"/>
              </w:rPr>
              <w:t>DC_46A-48C_n260(3A)</w:t>
            </w:r>
          </w:p>
          <w:p w14:paraId="00D42F0B" w14:textId="77777777" w:rsidR="00A57699" w:rsidRPr="00E062F1" w:rsidRDefault="00A57699" w:rsidP="00A57699">
            <w:pPr>
              <w:pStyle w:val="TAC"/>
              <w:rPr>
                <w:rFonts w:eastAsia="PMingLiU"/>
                <w:lang w:eastAsia="zh-TW"/>
              </w:rPr>
            </w:pPr>
            <w:r w:rsidRPr="00E062F1">
              <w:rPr>
                <w:rFonts w:eastAsia="PMingLiU"/>
                <w:lang w:eastAsia="zh-TW"/>
              </w:rPr>
              <w:t>DC_46A-48D_n260(3A)</w:t>
            </w:r>
          </w:p>
          <w:p w14:paraId="671D6786" w14:textId="77777777" w:rsidR="00A57699" w:rsidRPr="00E062F1" w:rsidRDefault="00A57699" w:rsidP="00A57699">
            <w:pPr>
              <w:pStyle w:val="TAC"/>
              <w:rPr>
                <w:rFonts w:eastAsia="PMingLiU"/>
                <w:lang w:eastAsia="zh-TW"/>
              </w:rPr>
            </w:pPr>
            <w:r w:rsidRPr="00E062F1">
              <w:rPr>
                <w:rFonts w:eastAsia="PMingLiU"/>
                <w:lang w:eastAsia="zh-TW"/>
              </w:rPr>
              <w:t>DC_46C-48C_n260(3A)</w:t>
            </w:r>
          </w:p>
          <w:p w14:paraId="6E19782A" w14:textId="77777777" w:rsidR="00A57699" w:rsidRPr="00E062F1" w:rsidRDefault="00A57699" w:rsidP="00A57699">
            <w:pPr>
              <w:pStyle w:val="TAC"/>
              <w:rPr>
                <w:rFonts w:eastAsia="PMingLiU"/>
                <w:lang w:eastAsia="zh-TW"/>
              </w:rPr>
            </w:pPr>
            <w:r w:rsidRPr="00E062F1">
              <w:rPr>
                <w:rFonts w:eastAsia="PMingLiU"/>
                <w:lang w:eastAsia="zh-TW"/>
              </w:rPr>
              <w:t>DC_46C-48D_n260(3A)</w:t>
            </w:r>
          </w:p>
          <w:p w14:paraId="6223CB8E" w14:textId="77777777" w:rsidR="00A57699" w:rsidRPr="00E062F1" w:rsidRDefault="00A57699" w:rsidP="00A57699">
            <w:pPr>
              <w:pStyle w:val="TAC"/>
              <w:rPr>
                <w:rFonts w:eastAsia="PMingLiU"/>
                <w:lang w:eastAsia="zh-TW"/>
              </w:rPr>
            </w:pPr>
            <w:r w:rsidRPr="00E062F1">
              <w:rPr>
                <w:rFonts w:eastAsia="PMingLiU"/>
                <w:lang w:eastAsia="zh-TW"/>
              </w:rPr>
              <w:t>DC_46D-48C_n260(3A)</w:t>
            </w:r>
          </w:p>
          <w:p w14:paraId="124500CC" w14:textId="77777777" w:rsidR="00A57699" w:rsidRPr="00E062F1" w:rsidRDefault="00A57699" w:rsidP="00A57699">
            <w:pPr>
              <w:pStyle w:val="TAC"/>
              <w:rPr>
                <w:rFonts w:eastAsia="PMingLiU"/>
                <w:lang w:eastAsia="zh-TW"/>
              </w:rPr>
            </w:pPr>
            <w:r w:rsidRPr="00E062F1">
              <w:rPr>
                <w:rFonts w:eastAsia="PMingLiU"/>
                <w:lang w:eastAsia="zh-TW"/>
              </w:rPr>
              <w:t>DC_46D-48D_n260(3A)</w:t>
            </w:r>
          </w:p>
          <w:p w14:paraId="7C3C4F66" w14:textId="77777777" w:rsidR="00A57699" w:rsidRPr="00E062F1" w:rsidRDefault="00A57699" w:rsidP="00A57699">
            <w:pPr>
              <w:pStyle w:val="TAC"/>
              <w:rPr>
                <w:rFonts w:eastAsia="PMingLiU"/>
                <w:lang w:eastAsia="zh-TW"/>
              </w:rPr>
            </w:pPr>
            <w:r w:rsidRPr="00E062F1">
              <w:rPr>
                <w:rFonts w:cs="Arial"/>
                <w:lang w:eastAsia="ja-JP"/>
              </w:rPr>
              <w:t>DC</w:t>
            </w:r>
            <w:r w:rsidRPr="00E062F1">
              <w:rPr>
                <w:rFonts w:eastAsia="PMingLiU"/>
                <w:lang w:eastAsia="zh-TW"/>
              </w:rPr>
              <w:t>_46A-48A_n260(4A)</w:t>
            </w:r>
          </w:p>
          <w:p w14:paraId="30BEEC39" w14:textId="77777777" w:rsidR="00A57699" w:rsidRPr="00E062F1" w:rsidRDefault="00A57699" w:rsidP="00A57699">
            <w:pPr>
              <w:pStyle w:val="TAC"/>
              <w:rPr>
                <w:rFonts w:eastAsia="PMingLiU"/>
                <w:lang w:eastAsia="zh-TW"/>
              </w:rPr>
            </w:pPr>
            <w:r w:rsidRPr="00E062F1">
              <w:rPr>
                <w:rFonts w:eastAsia="PMingLiU"/>
                <w:lang w:eastAsia="zh-TW"/>
              </w:rPr>
              <w:t>DC_46C-48A_n260(4A)</w:t>
            </w:r>
          </w:p>
          <w:p w14:paraId="27791D67" w14:textId="77777777" w:rsidR="00A57699" w:rsidRPr="00E062F1" w:rsidRDefault="00A57699" w:rsidP="00A57699">
            <w:pPr>
              <w:pStyle w:val="TAC"/>
              <w:rPr>
                <w:rFonts w:eastAsia="PMingLiU"/>
                <w:lang w:eastAsia="zh-TW"/>
              </w:rPr>
            </w:pPr>
            <w:r w:rsidRPr="00E062F1">
              <w:rPr>
                <w:rFonts w:eastAsia="PMingLiU"/>
                <w:lang w:eastAsia="zh-TW"/>
              </w:rPr>
              <w:t>DC_46D-48A_n260(4A)</w:t>
            </w:r>
          </w:p>
          <w:p w14:paraId="6C69B1F6" w14:textId="77777777" w:rsidR="00A57699" w:rsidRPr="00E062F1" w:rsidRDefault="00A57699" w:rsidP="00A57699">
            <w:pPr>
              <w:pStyle w:val="TAC"/>
              <w:rPr>
                <w:rFonts w:eastAsia="PMingLiU"/>
                <w:lang w:eastAsia="zh-TW"/>
              </w:rPr>
            </w:pPr>
            <w:r w:rsidRPr="00E062F1">
              <w:rPr>
                <w:rFonts w:eastAsia="PMingLiU"/>
                <w:lang w:eastAsia="zh-TW"/>
              </w:rPr>
              <w:t>DC_46A-48C_n260(4A)</w:t>
            </w:r>
          </w:p>
          <w:p w14:paraId="2DDD1764" w14:textId="77777777" w:rsidR="00A57699" w:rsidRPr="00E062F1" w:rsidRDefault="00A57699" w:rsidP="00A57699">
            <w:pPr>
              <w:pStyle w:val="TAC"/>
              <w:rPr>
                <w:rFonts w:eastAsia="PMingLiU"/>
                <w:lang w:eastAsia="zh-TW"/>
              </w:rPr>
            </w:pPr>
            <w:r w:rsidRPr="00E062F1">
              <w:rPr>
                <w:rFonts w:eastAsia="PMingLiU"/>
                <w:lang w:eastAsia="zh-TW"/>
              </w:rPr>
              <w:t>DC_46A-48D_n260(4A)</w:t>
            </w:r>
          </w:p>
          <w:p w14:paraId="15D715E5" w14:textId="77777777" w:rsidR="00A57699" w:rsidRPr="00E062F1" w:rsidRDefault="00A57699" w:rsidP="00A57699">
            <w:pPr>
              <w:pStyle w:val="TAC"/>
              <w:rPr>
                <w:rFonts w:eastAsia="PMingLiU"/>
                <w:lang w:eastAsia="zh-TW"/>
              </w:rPr>
            </w:pPr>
            <w:r w:rsidRPr="00E062F1">
              <w:rPr>
                <w:rFonts w:eastAsia="PMingLiU"/>
                <w:lang w:eastAsia="zh-TW"/>
              </w:rPr>
              <w:t>DC_46C-48C_n260(4A)</w:t>
            </w:r>
          </w:p>
          <w:p w14:paraId="776FBF5D" w14:textId="77777777" w:rsidR="00A57699" w:rsidRPr="00E062F1" w:rsidRDefault="00A57699" w:rsidP="00A57699">
            <w:pPr>
              <w:pStyle w:val="TAC"/>
              <w:rPr>
                <w:rFonts w:eastAsia="PMingLiU"/>
                <w:lang w:eastAsia="zh-TW"/>
              </w:rPr>
            </w:pPr>
            <w:r w:rsidRPr="00E062F1">
              <w:rPr>
                <w:rFonts w:eastAsia="PMingLiU"/>
                <w:lang w:eastAsia="zh-TW"/>
              </w:rPr>
              <w:t>DC_46C-48D_n260(4A)</w:t>
            </w:r>
          </w:p>
          <w:p w14:paraId="150D5670" w14:textId="77777777" w:rsidR="00A57699" w:rsidRPr="00E062F1" w:rsidRDefault="00A57699" w:rsidP="00A57699">
            <w:pPr>
              <w:pStyle w:val="TAC"/>
              <w:rPr>
                <w:rFonts w:eastAsia="PMingLiU"/>
                <w:lang w:eastAsia="zh-TW"/>
              </w:rPr>
            </w:pPr>
            <w:r w:rsidRPr="00E062F1">
              <w:rPr>
                <w:rFonts w:eastAsia="PMingLiU"/>
                <w:lang w:eastAsia="zh-TW"/>
              </w:rPr>
              <w:t>DC_46D-48C_n260(4A)</w:t>
            </w:r>
          </w:p>
          <w:p w14:paraId="3BB9BFB5" w14:textId="77777777" w:rsidR="00A57699" w:rsidRPr="00E062F1" w:rsidRDefault="00A57699" w:rsidP="00A57699">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FC655C" w14:textId="77777777" w:rsidR="00A57699" w:rsidRPr="00E062F1" w:rsidRDefault="00A57699" w:rsidP="00A57699">
            <w:pPr>
              <w:pStyle w:val="TAC"/>
              <w:rPr>
                <w:rFonts w:eastAsia="PMingLiU"/>
                <w:lang w:eastAsia="zh-TW"/>
              </w:rPr>
            </w:pPr>
            <w:r w:rsidRPr="00E062F1">
              <w:rPr>
                <w:rFonts w:eastAsia="PMingLiU"/>
                <w:lang w:eastAsia="zh-TW"/>
              </w:rPr>
              <w:t>DC_48A_n260A</w:t>
            </w:r>
          </w:p>
          <w:p w14:paraId="70C955C2" w14:textId="77777777" w:rsidR="00A57699" w:rsidRPr="00E062F1" w:rsidRDefault="00A57699" w:rsidP="00A57699">
            <w:pPr>
              <w:pStyle w:val="TAC"/>
              <w:rPr>
                <w:noProof/>
              </w:rPr>
            </w:pPr>
            <w:r w:rsidRPr="00E062F1">
              <w:rPr>
                <w:rFonts w:eastAsia="PMingLiU"/>
                <w:lang w:eastAsia="zh-TW"/>
              </w:rPr>
              <w:t>DC_48C_n260A</w:t>
            </w:r>
          </w:p>
        </w:tc>
      </w:tr>
      <w:tr w:rsidR="00A57699" w:rsidRPr="00E062F1" w14:paraId="790718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A7271" w14:textId="77777777" w:rsidR="00A57699" w:rsidRPr="00E062F1" w:rsidRDefault="00A57699" w:rsidP="00A57699">
            <w:pPr>
              <w:pStyle w:val="TAC"/>
              <w:rPr>
                <w:rFonts w:cs="Arial"/>
                <w:lang w:eastAsia="ja-JP"/>
              </w:rPr>
            </w:pPr>
            <w:r w:rsidRPr="00E062F1">
              <w:rPr>
                <w:rFonts w:cs="Arial"/>
                <w:lang w:eastAsia="ja-JP"/>
              </w:rPr>
              <w:t>DC_46A-48A_n261A</w:t>
            </w:r>
          </w:p>
          <w:p w14:paraId="2D253CC8" w14:textId="77777777" w:rsidR="00A57699" w:rsidRPr="00E062F1" w:rsidRDefault="00A57699" w:rsidP="00A57699">
            <w:pPr>
              <w:pStyle w:val="TAC"/>
              <w:rPr>
                <w:rFonts w:cs="Arial"/>
                <w:lang w:eastAsia="ja-JP"/>
              </w:rPr>
            </w:pPr>
            <w:r w:rsidRPr="00E062F1">
              <w:rPr>
                <w:rFonts w:cs="Arial"/>
                <w:lang w:eastAsia="ja-JP"/>
              </w:rPr>
              <w:t>DC_46C-48A_n261A</w:t>
            </w:r>
          </w:p>
          <w:p w14:paraId="0899956F" w14:textId="77777777" w:rsidR="00A57699" w:rsidRPr="00E062F1" w:rsidRDefault="00A57699" w:rsidP="00A57699">
            <w:pPr>
              <w:pStyle w:val="TAC"/>
              <w:rPr>
                <w:rFonts w:cs="Arial"/>
                <w:lang w:eastAsia="ja-JP"/>
              </w:rPr>
            </w:pPr>
            <w:r w:rsidRPr="00E062F1">
              <w:rPr>
                <w:rFonts w:cs="Arial"/>
                <w:lang w:eastAsia="ja-JP"/>
              </w:rPr>
              <w:t>DC_46D-48A_n261A</w:t>
            </w:r>
          </w:p>
          <w:p w14:paraId="07066F76" w14:textId="77777777" w:rsidR="00A57699" w:rsidRPr="00E062F1" w:rsidRDefault="00A57699" w:rsidP="00A57699">
            <w:pPr>
              <w:pStyle w:val="TAC"/>
              <w:rPr>
                <w:rFonts w:cs="Arial"/>
                <w:lang w:eastAsia="ja-JP"/>
              </w:rPr>
            </w:pPr>
            <w:r w:rsidRPr="00E062F1">
              <w:rPr>
                <w:rFonts w:cs="Arial"/>
                <w:lang w:eastAsia="ja-JP"/>
              </w:rPr>
              <w:t>DC_46A-48C_n261A</w:t>
            </w:r>
          </w:p>
          <w:p w14:paraId="1CEEB4D2" w14:textId="77777777" w:rsidR="00A57699" w:rsidRPr="00E062F1" w:rsidRDefault="00A57699" w:rsidP="00A57699">
            <w:pPr>
              <w:pStyle w:val="TAC"/>
              <w:rPr>
                <w:rFonts w:cs="Arial"/>
                <w:lang w:eastAsia="ja-JP"/>
              </w:rPr>
            </w:pPr>
            <w:r w:rsidRPr="00E062F1">
              <w:rPr>
                <w:rFonts w:cs="Arial"/>
                <w:lang w:eastAsia="ja-JP"/>
              </w:rPr>
              <w:t>DC_46A-48D_n261A</w:t>
            </w:r>
          </w:p>
          <w:p w14:paraId="0C9BA38D" w14:textId="77777777" w:rsidR="00A57699" w:rsidRPr="00E062F1" w:rsidRDefault="00A57699" w:rsidP="00A57699">
            <w:pPr>
              <w:pStyle w:val="TAC"/>
              <w:rPr>
                <w:rFonts w:cs="Arial"/>
                <w:lang w:eastAsia="ja-JP"/>
              </w:rPr>
            </w:pPr>
            <w:r w:rsidRPr="00E062F1">
              <w:rPr>
                <w:rFonts w:cs="Arial"/>
                <w:lang w:eastAsia="ja-JP"/>
              </w:rPr>
              <w:t>DC_46C-48C_n261A</w:t>
            </w:r>
          </w:p>
          <w:p w14:paraId="49DE01BC" w14:textId="77777777" w:rsidR="00A57699" w:rsidRPr="00E062F1" w:rsidRDefault="00A57699" w:rsidP="00A57699">
            <w:pPr>
              <w:pStyle w:val="TAC"/>
              <w:rPr>
                <w:rFonts w:cs="Arial"/>
                <w:lang w:eastAsia="ja-JP"/>
              </w:rPr>
            </w:pPr>
            <w:r w:rsidRPr="00E062F1">
              <w:rPr>
                <w:rFonts w:cs="Arial"/>
                <w:lang w:eastAsia="ja-JP"/>
              </w:rPr>
              <w:t>DC_46C-48D_n261A</w:t>
            </w:r>
          </w:p>
          <w:p w14:paraId="64F554E6" w14:textId="77777777" w:rsidR="00A57699" w:rsidRPr="00E062F1" w:rsidRDefault="00A57699" w:rsidP="00A57699">
            <w:pPr>
              <w:pStyle w:val="TAC"/>
              <w:rPr>
                <w:rFonts w:cs="Arial"/>
                <w:lang w:eastAsia="ja-JP"/>
              </w:rPr>
            </w:pPr>
            <w:r w:rsidRPr="00E062F1">
              <w:rPr>
                <w:rFonts w:cs="Arial"/>
                <w:lang w:eastAsia="ja-JP"/>
              </w:rPr>
              <w:t>DC_46D-48C_n261A</w:t>
            </w:r>
          </w:p>
          <w:p w14:paraId="32C6DFF6" w14:textId="77777777" w:rsidR="00A57699" w:rsidRPr="00E062F1" w:rsidRDefault="00A57699" w:rsidP="00A57699">
            <w:pPr>
              <w:pStyle w:val="TAC"/>
              <w:rPr>
                <w:rFonts w:cs="Arial"/>
                <w:lang w:eastAsia="ja-JP"/>
              </w:rPr>
            </w:pPr>
            <w:r w:rsidRPr="00E062F1">
              <w:rPr>
                <w:rFonts w:cs="Arial"/>
                <w:lang w:eastAsia="ja-JP"/>
              </w:rPr>
              <w:t>DC_46D-48D_n261A</w:t>
            </w:r>
          </w:p>
          <w:p w14:paraId="128AA322" w14:textId="77777777" w:rsidR="00A57699" w:rsidRPr="00E062F1" w:rsidRDefault="00A57699" w:rsidP="00A57699">
            <w:pPr>
              <w:pStyle w:val="TAC"/>
              <w:rPr>
                <w:rFonts w:cs="Arial"/>
                <w:lang w:eastAsia="ja-JP"/>
              </w:rPr>
            </w:pPr>
            <w:r w:rsidRPr="00E062F1">
              <w:rPr>
                <w:rFonts w:cs="Arial"/>
                <w:lang w:eastAsia="ja-JP"/>
              </w:rPr>
              <w:t>DC_46A-48A_n261(2A)</w:t>
            </w:r>
          </w:p>
          <w:p w14:paraId="6BA0FCC1" w14:textId="77777777" w:rsidR="00A57699" w:rsidRPr="00E062F1" w:rsidRDefault="00A57699" w:rsidP="00A57699">
            <w:pPr>
              <w:pStyle w:val="TAC"/>
              <w:rPr>
                <w:rFonts w:cs="Arial"/>
                <w:lang w:eastAsia="ja-JP"/>
              </w:rPr>
            </w:pPr>
            <w:r w:rsidRPr="00E062F1">
              <w:rPr>
                <w:rFonts w:cs="Arial"/>
                <w:lang w:eastAsia="ja-JP"/>
              </w:rPr>
              <w:t>DC_46C-48A_n261(2A)</w:t>
            </w:r>
          </w:p>
          <w:p w14:paraId="1A0D7B2A" w14:textId="77777777" w:rsidR="00A57699" w:rsidRPr="00E062F1" w:rsidRDefault="00A57699" w:rsidP="00A57699">
            <w:pPr>
              <w:pStyle w:val="TAC"/>
              <w:rPr>
                <w:rFonts w:cs="Arial"/>
                <w:lang w:eastAsia="ja-JP"/>
              </w:rPr>
            </w:pPr>
            <w:r w:rsidRPr="00E062F1">
              <w:rPr>
                <w:rFonts w:cs="Arial"/>
                <w:lang w:eastAsia="ja-JP"/>
              </w:rPr>
              <w:t>DC_46D-48A_n261(2A)</w:t>
            </w:r>
          </w:p>
          <w:p w14:paraId="123AC843" w14:textId="77777777" w:rsidR="00A57699" w:rsidRPr="00E062F1" w:rsidRDefault="00A57699" w:rsidP="00A57699">
            <w:pPr>
              <w:pStyle w:val="TAC"/>
              <w:rPr>
                <w:rFonts w:cs="Arial"/>
                <w:lang w:eastAsia="ja-JP"/>
              </w:rPr>
            </w:pPr>
            <w:r w:rsidRPr="00E062F1">
              <w:rPr>
                <w:rFonts w:cs="Arial"/>
                <w:lang w:eastAsia="ja-JP"/>
              </w:rPr>
              <w:t>DC_46A-48C_n261(2A)</w:t>
            </w:r>
          </w:p>
          <w:p w14:paraId="7421692F" w14:textId="77777777" w:rsidR="00A57699" w:rsidRPr="00E062F1" w:rsidRDefault="00A57699" w:rsidP="00A57699">
            <w:pPr>
              <w:pStyle w:val="TAC"/>
              <w:rPr>
                <w:rFonts w:cs="Arial"/>
                <w:lang w:eastAsia="ja-JP"/>
              </w:rPr>
            </w:pPr>
            <w:r w:rsidRPr="00E062F1">
              <w:rPr>
                <w:rFonts w:cs="Arial"/>
                <w:lang w:eastAsia="ja-JP"/>
              </w:rPr>
              <w:t>DC_46A-48D_n261(2A)</w:t>
            </w:r>
          </w:p>
          <w:p w14:paraId="40CD2EC7" w14:textId="77777777" w:rsidR="00A57699" w:rsidRPr="00E062F1" w:rsidRDefault="00A57699" w:rsidP="00A57699">
            <w:pPr>
              <w:pStyle w:val="TAC"/>
              <w:rPr>
                <w:rFonts w:cs="Arial"/>
                <w:lang w:eastAsia="ja-JP"/>
              </w:rPr>
            </w:pPr>
            <w:r w:rsidRPr="00E062F1">
              <w:rPr>
                <w:rFonts w:cs="Arial"/>
                <w:lang w:eastAsia="ja-JP"/>
              </w:rPr>
              <w:t>DC_46C-48C_n261(2A)</w:t>
            </w:r>
          </w:p>
          <w:p w14:paraId="1A886821" w14:textId="77777777" w:rsidR="00A57699" w:rsidRPr="00E062F1" w:rsidRDefault="00A57699" w:rsidP="00A57699">
            <w:pPr>
              <w:pStyle w:val="TAC"/>
              <w:rPr>
                <w:rFonts w:cs="Arial"/>
                <w:lang w:eastAsia="ja-JP"/>
              </w:rPr>
            </w:pPr>
            <w:r w:rsidRPr="00E062F1">
              <w:rPr>
                <w:rFonts w:cs="Arial"/>
                <w:lang w:eastAsia="ja-JP"/>
              </w:rPr>
              <w:t>DC_46C-48D_n261(2A)</w:t>
            </w:r>
          </w:p>
          <w:p w14:paraId="7E0F79AD" w14:textId="77777777" w:rsidR="00A57699" w:rsidRPr="00E062F1" w:rsidRDefault="00A57699" w:rsidP="00A57699">
            <w:pPr>
              <w:pStyle w:val="TAC"/>
              <w:rPr>
                <w:rFonts w:cs="Arial"/>
                <w:lang w:eastAsia="ja-JP"/>
              </w:rPr>
            </w:pPr>
            <w:r w:rsidRPr="00E062F1">
              <w:rPr>
                <w:rFonts w:cs="Arial"/>
                <w:lang w:eastAsia="ja-JP"/>
              </w:rPr>
              <w:t>DC_46D-48C_n261(2A)</w:t>
            </w:r>
          </w:p>
          <w:p w14:paraId="32BBCAD3" w14:textId="77777777" w:rsidR="00A57699" w:rsidRPr="00E062F1" w:rsidRDefault="00A57699" w:rsidP="00A57699">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60C68F" w14:textId="77777777" w:rsidR="00A57699" w:rsidRPr="00E062F1" w:rsidRDefault="00A57699" w:rsidP="00A57699">
            <w:pPr>
              <w:pStyle w:val="TAC"/>
              <w:rPr>
                <w:rFonts w:eastAsia="PMingLiU"/>
                <w:lang w:eastAsia="zh-TW"/>
              </w:rPr>
            </w:pPr>
            <w:r w:rsidRPr="00E062F1">
              <w:rPr>
                <w:rFonts w:eastAsia="PMingLiU"/>
                <w:lang w:eastAsia="zh-TW"/>
              </w:rPr>
              <w:t>DC_48A_n261A</w:t>
            </w:r>
          </w:p>
          <w:p w14:paraId="40AE47D9" w14:textId="77777777" w:rsidR="00A57699" w:rsidRPr="00E062F1" w:rsidRDefault="00A57699" w:rsidP="00A57699">
            <w:pPr>
              <w:pStyle w:val="TAC"/>
              <w:rPr>
                <w:noProof/>
              </w:rPr>
            </w:pPr>
            <w:r w:rsidRPr="00E062F1">
              <w:rPr>
                <w:rFonts w:eastAsia="PMingLiU"/>
                <w:lang w:eastAsia="zh-TW"/>
              </w:rPr>
              <w:t>DC_48C_n261A</w:t>
            </w:r>
          </w:p>
        </w:tc>
      </w:tr>
      <w:tr w:rsidR="00A57699" w:rsidRPr="00E062F1" w14:paraId="579DEE9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29A21" w14:textId="77777777" w:rsidR="00A57699" w:rsidRPr="00E062F1" w:rsidRDefault="00A57699" w:rsidP="00A57699">
            <w:pPr>
              <w:pStyle w:val="TAC"/>
              <w:rPr>
                <w:lang w:eastAsia="fr-FR"/>
              </w:rPr>
            </w:pPr>
            <w:r w:rsidRPr="00E062F1">
              <w:t>DC_46A-66A_n258A</w:t>
            </w:r>
          </w:p>
          <w:p w14:paraId="1BEF9991" w14:textId="77777777" w:rsidR="00A57699" w:rsidRPr="00E062F1" w:rsidRDefault="00A57699" w:rsidP="00A57699">
            <w:pPr>
              <w:pStyle w:val="TAC"/>
            </w:pPr>
            <w:r w:rsidRPr="00E062F1">
              <w:t>DC_46C-66A_n258A</w:t>
            </w:r>
          </w:p>
          <w:p w14:paraId="51E2FE48" w14:textId="77777777" w:rsidR="00A57699" w:rsidRPr="00E062F1" w:rsidRDefault="00A57699" w:rsidP="00A57699">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1E940" w14:textId="77777777" w:rsidR="00A57699" w:rsidRPr="00E062F1" w:rsidRDefault="00A57699" w:rsidP="00A57699">
            <w:pPr>
              <w:pStyle w:val="TAC"/>
              <w:rPr>
                <w:rFonts w:eastAsia="PMingLiU"/>
                <w:lang w:eastAsia="zh-TW"/>
              </w:rPr>
            </w:pPr>
            <w:r w:rsidRPr="00E062F1">
              <w:t>DC_66A_n258A</w:t>
            </w:r>
          </w:p>
        </w:tc>
      </w:tr>
      <w:tr w:rsidR="00A57699" w:rsidRPr="00E062F1" w14:paraId="6918932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D7662E" w14:textId="77777777" w:rsidR="00A57699" w:rsidRPr="00E062F1" w:rsidRDefault="00A57699" w:rsidP="00A57699">
            <w:pPr>
              <w:pStyle w:val="TAC"/>
            </w:pPr>
            <w:r w:rsidRPr="00E062F1">
              <w:t>DC_46A-66A_n258(2A)</w:t>
            </w:r>
          </w:p>
          <w:p w14:paraId="4277E38E" w14:textId="77777777" w:rsidR="00A57699" w:rsidRPr="00E062F1" w:rsidRDefault="00A57699" w:rsidP="00A57699">
            <w:pPr>
              <w:pStyle w:val="TAC"/>
              <w:rPr>
                <w:lang w:eastAsia="fr-FR"/>
              </w:rPr>
            </w:pPr>
            <w:r w:rsidRPr="00E062F1">
              <w:t>DC_46A-66A_n258(3A)</w:t>
            </w:r>
          </w:p>
          <w:p w14:paraId="0C618732" w14:textId="77777777" w:rsidR="00A57699" w:rsidRPr="00E062F1" w:rsidRDefault="00A57699" w:rsidP="00A57699">
            <w:pPr>
              <w:pStyle w:val="TAC"/>
            </w:pPr>
            <w:r w:rsidRPr="00E062F1">
              <w:t>DC_46A-66A_n258(4A)</w:t>
            </w:r>
          </w:p>
          <w:p w14:paraId="148C3D04" w14:textId="77777777" w:rsidR="00A57699" w:rsidRPr="00E062F1" w:rsidRDefault="00A57699" w:rsidP="00A57699">
            <w:pPr>
              <w:pStyle w:val="TAC"/>
            </w:pPr>
            <w:r w:rsidRPr="00E062F1">
              <w:t>DC_46A-66A_n258(5A)</w:t>
            </w:r>
          </w:p>
          <w:p w14:paraId="630D909A" w14:textId="77777777" w:rsidR="00A57699" w:rsidRPr="00E062F1" w:rsidRDefault="00A57699" w:rsidP="00A57699">
            <w:pPr>
              <w:pStyle w:val="TAC"/>
            </w:pPr>
            <w:r w:rsidRPr="00E062F1">
              <w:t>DC_46C-66A_n258(2A)</w:t>
            </w:r>
          </w:p>
          <w:p w14:paraId="1A714F18" w14:textId="77777777" w:rsidR="00A57699" w:rsidRPr="00E062F1" w:rsidRDefault="00A57699" w:rsidP="00A57699">
            <w:pPr>
              <w:pStyle w:val="TAC"/>
            </w:pPr>
            <w:r w:rsidRPr="00E062F1">
              <w:t>DC_46C-66A_n258(3A)</w:t>
            </w:r>
          </w:p>
          <w:p w14:paraId="07F41BD2" w14:textId="77777777" w:rsidR="00A57699" w:rsidRPr="00E062F1" w:rsidRDefault="00A57699" w:rsidP="00A57699">
            <w:pPr>
              <w:pStyle w:val="TAC"/>
            </w:pPr>
            <w:r w:rsidRPr="00E062F1">
              <w:t>DC_46C-66A_n258(4A)</w:t>
            </w:r>
          </w:p>
          <w:p w14:paraId="3ADC016F" w14:textId="77777777" w:rsidR="00A57699" w:rsidRPr="00E062F1" w:rsidRDefault="00A57699" w:rsidP="00A57699">
            <w:pPr>
              <w:pStyle w:val="TAC"/>
            </w:pPr>
            <w:r w:rsidRPr="00E062F1">
              <w:t>DC_46C-66A_n258(5A)</w:t>
            </w:r>
          </w:p>
          <w:p w14:paraId="252FD75E" w14:textId="77777777" w:rsidR="00A57699" w:rsidRPr="00E062F1" w:rsidRDefault="00A57699" w:rsidP="00A57699">
            <w:pPr>
              <w:pStyle w:val="TAC"/>
            </w:pPr>
            <w:r w:rsidRPr="00E062F1">
              <w:t>DC_46D-66A_n258(2A)</w:t>
            </w:r>
          </w:p>
          <w:p w14:paraId="3765F509" w14:textId="77777777" w:rsidR="00A57699" w:rsidRPr="00E062F1" w:rsidRDefault="00A57699" w:rsidP="00A57699">
            <w:pPr>
              <w:pStyle w:val="TAC"/>
            </w:pPr>
            <w:r w:rsidRPr="00E062F1">
              <w:t>DC_46D-66A_n258(3A)</w:t>
            </w:r>
          </w:p>
          <w:p w14:paraId="5D762379" w14:textId="77777777" w:rsidR="00A57699" w:rsidRPr="00E062F1" w:rsidRDefault="00A57699" w:rsidP="00A57699">
            <w:pPr>
              <w:pStyle w:val="TAC"/>
            </w:pPr>
            <w:r w:rsidRPr="00E062F1">
              <w:t>DC_46D-66A_n258(4A)</w:t>
            </w:r>
          </w:p>
          <w:p w14:paraId="183BC48F" w14:textId="77777777" w:rsidR="00A57699" w:rsidRPr="00E062F1" w:rsidRDefault="00A57699" w:rsidP="00A57699">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F04F21" w14:textId="77777777" w:rsidR="00A57699" w:rsidRPr="00E062F1" w:rsidRDefault="00A57699" w:rsidP="00A57699">
            <w:pPr>
              <w:pStyle w:val="TAC"/>
              <w:rPr>
                <w:rFonts w:eastAsia="PMingLiU"/>
                <w:lang w:eastAsia="zh-TW"/>
              </w:rPr>
            </w:pPr>
            <w:r w:rsidRPr="00E062F1">
              <w:t>DC_66A_n258A</w:t>
            </w:r>
          </w:p>
        </w:tc>
      </w:tr>
      <w:tr w:rsidR="00A57699" w:rsidRPr="00E062F1" w14:paraId="659814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D159A3" w14:textId="77777777" w:rsidR="00A57699" w:rsidRPr="00E062F1" w:rsidRDefault="00A57699" w:rsidP="00A57699">
            <w:pPr>
              <w:pStyle w:val="TAC"/>
              <w:rPr>
                <w:lang w:eastAsia="ja-JP"/>
              </w:rPr>
            </w:pPr>
            <w:r w:rsidRPr="00E062F1">
              <w:rPr>
                <w:lang w:eastAsia="ja-JP"/>
              </w:rPr>
              <w:t>DC_46A-66A_n260A</w:t>
            </w:r>
          </w:p>
          <w:p w14:paraId="7068BDB2" w14:textId="77777777" w:rsidR="00A57699" w:rsidRPr="00E062F1" w:rsidRDefault="00A57699" w:rsidP="00A57699">
            <w:pPr>
              <w:pStyle w:val="TAC"/>
              <w:rPr>
                <w:lang w:eastAsia="ja-JP"/>
              </w:rPr>
            </w:pPr>
            <w:r w:rsidRPr="00E062F1">
              <w:rPr>
                <w:lang w:eastAsia="ja-JP"/>
              </w:rPr>
              <w:t>DC_46C-66A_n260A</w:t>
            </w:r>
          </w:p>
          <w:p w14:paraId="7D423CB0" w14:textId="77777777" w:rsidR="00A57699" w:rsidRPr="00E062F1" w:rsidRDefault="00A57699" w:rsidP="00A57699">
            <w:pPr>
              <w:pStyle w:val="TAC"/>
              <w:rPr>
                <w:lang w:eastAsia="ja-JP"/>
              </w:rPr>
            </w:pPr>
            <w:r w:rsidRPr="00E062F1">
              <w:rPr>
                <w:lang w:eastAsia="ja-JP"/>
              </w:rPr>
              <w:t>DC_46D-66A_n260A</w:t>
            </w:r>
          </w:p>
          <w:p w14:paraId="711F22D9" w14:textId="77777777" w:rsidR="00A57699" w:rsidRPr="00E062F1" w:rsidRDefault="00A57699" w:rsidP="00A57699">
            <w:pPr>
              <w:pStyle w:val="TAC"/>
              <w:rPr>
                <w:rFonts w:eastAsia="MS Mincho" w:cs="Arial"/>
                <w:lang w:eastAsia="ja-JP"/>
              </w:rPr>
            </w:pPr>
            <w:r w:rsidRPr="00E062F1">
              <w:rPr>
                <w:rFonts w:cs="Arial"/>
                <w:lang w:eastAsia="ja-JP"/>
              </w:rPr>
              <w:t>DC_46E-66A_n260A</w:t>
            </w:r>
          </w:p>
          <w:p w14:paraId="5288C2DC" w14:textId="77777777" w:rsidR="00A57699" w:rsidRPr="00E062F1" w:rsidRDefault="00A57699" w:rsidP="00A57699">
            <w:pPr>
              <w:pStyle w:val="TAC"/>
              <w:rPr>
                <w:rFonts w:cs="Arial"/>
                <w:lang w:eastAsia="ja-JP"/>
              </w:rPr>
            </w:pPr>
            <w:r w:rsidRPr="00E062F1">
              <w:rPr>
                <w:rFonts w:cs="Arial"/>
                <w:lang w:eastAsia="ja-JP"/>
              </w:rPr>
              <w:t>DC_46A-66A_n260G</w:t>
            </w:r>
          </w:p>
          <w:p w14:paraId="63A85EA4" w14:textId="77777777" w:rsidR="00A57699" w:rsidRPr="00E062F1" w:rsidRDefault="00A57699" w:rsidP="00A57699">
            <w:pPr>
              <w:pStyle w:val="TAC"/>
              <w:rPr>
                <w:rFonts w:cs="Arial"/>
                <w:lang w:eastAsia="ja-JP"/>
              </w:rPr>
            </w:pPr>
            <w:r w:rsidRPr="00E062F1">
              <w:rPr>
                <w:rFonts w:cs="Arial"/>
                <w:lang w:eastAsia="ja-JP"/>
              </w:rPr>
              <w:t>DC_46C-66A_n260G</w:t>
            </w:r>
          </w:p>
          <w:p w14:paraId="4D43A8EC" w14:textId="77777777" w:rsidR="00A57699" w:rsidRPr="00E062F1" w:rsidRDefault="00A57699" w:rsidP="00A57699">
            <w:pPr>
              <w:pStyle w:val="TAC"/>
              <w:rPr>
                <w:rFonts w:cs="Arial"/>
                <w:lang w:eastAsia="ja-JP"/>
              </w:rPr>
            </w:pPr>
            <w:r w:rsidRPr="00E062F1">
              <w:rPr>
                <w:rFonts w:cs="Arial"/>
                <w:lang w:eastAsia="ja-JP"/>
              </w:rPr>
              <w:t>DC_46D-66A_n260G</w:t>
            </w:r>
          </w:p>
          <w:p w14:paraId="37B43C6D" w14:textId="77777777" w:rsidR="00A57699" w:rsidRPr="00E062F1" w:rsidRDefault="00A57699" w:rsidP="00A57699">
            <w:pPr>
              <w:pStyle w:val="TAC"/>
              <w:rPr>
                <w:rFonts w:cs="Arial"/>
                <w:lang w:eastAsia="ja-JP"/>
              </w:rPr>
            </w:pPr>
            <w:r w:rsidRPr="00E062F1">
              <w:rPr>
                <w:rFonts w:cs="Arial"/>
                <w:lang w:eastAsia="ja-JP"/>
              </w:rPr>
              <w:t>DC_46E-66A_n260G</w:t>
            </w:r>
          </w:p>
          <w:p w14:paraId="187F0182" w14:textId="77777777" w:rsidR="00A57699" w:rsidRPr="00E062F1" w:rsidRDefault="00A57699" w:rsidP="00A57699">
            <w:pPr>
              <w:pStyle w:val="TAC"/>
              <w:rPr>
                <w:rFonts w:cs="Arial"/>
                <w:lang w:eastAsia="ja-JP"/>
              </w:rPr>
            </w:pPr>
            <w:r w:rsidRPr="00E062F1">
              <w:rPr>
                <w:rFonts w:cs="Arial"/>
                <w:lang w:eastAsia="ja-JP"/>
              </w:rPr>
              <w:t>DC_46A-66A_n260H</w:t>
            </w:r>
          </w:p>
          <w:p w14:paraId="5B699EE2" w14:textId="77777777" w:rsidR="00A57699" w:rsidRPr="00E062F1" w:rsidRDefault="00A57699" w:rsidP="00A57699">
            <w:pPr>
              <w:pStyle w:val="TAC"/>
              <w:rPr>
                <w:rFonts w:cs="Arial"/>
                <w:lang w:eastAsia="ja-JP"/>
              </w:rPr>
            </w:pPr>
            <w:r w:rsidRPr="00E062F1">
              <w:rPr>
                <w:rFonts w:cs="Arial"/>
                <w:lang w:eastAsia="ja-JP"/>
              </w:rPr>
              <w:t>DC_46C-66A_n260H</w:t>
            </w:r>
          </w:p>
          <w:p w14:paraId="7E0128F4" w14:textId="77777777" w:rsidR="00A57699" w:rsidRPr="00E062F1" w:rsidRDefault="00A57699" w:rsidP="00A57699">
            <w:pPr>
              <w:pStyle w:val="TAC"/>
              <w:rPr>
                <w:rFonts w:cs="Arial"/>
                <w:lang w:eastAsia="ja-JP"/>
              </w:rPr>
            </w:pPr>
            <w:r w:rsidRPr="00E062F1">
              <w:rPr>
                <w:rFonts w:cs="Arial"/>
                <w:lang w:eastAsia="ja-JP"/>
              </w:rPr>
              <w:t>DC_46D-66A_n260H</w:t>
            </w:r>
          </w:p>
          <w:p w14:paraId="0D8D0537" w14:textId="77777777" w:rsidR="00A57699" w:rsidRPr="00E062F1" w:rsidRDefault="00A57699" w:rsidP="00A57699">
            <w:pPr>
              <w:pStyle w:val="TAC"/>
              <w:rPr>
                <w:rFonts w:cs="Arial"/>
                <w:lang w:eastAsia="ja-JP"/>
              </w:rPr>
            </w:pPr>
            <w:r w:rsidRPr="00E062F1">
              <w:rPr>
                <w:rFonts w:cs="Arial"/>
                <w:lang w:eastAsia="ja-JP"/>
              </w:rPr>
              <w:t>DC_46E-66A_n260H</w:t>
            </w:r>
          </w:p>
          <w:p w14:paraId="760DCA19" w14:textId="77777777" w:rsidR="00A57699" w:rsidRPr="00E062F1" w:rsidRDefault="00A57699" w:rsidP="00A57699">
            <w:pPr>
              <w:pStyle w:val="TAC"/>
              <w:rPr>
                <w:rFonts w:cs="Arial"/>
                <w:lang w:eastAsia="ja-JP"/>
              </w:rPr>
            </w:pPr>
            <w:r w:rsidRPr="00E062F1">
              <w:rPr>
                <w:rFonts w:cs="Arial"/>
                <w:lang w:eastAsia="ja-JP"/>
              </w:rPr>
              <w:t>DC_46A-66A_n260I</w:t>
            </w:r>
          </w:p>
          <w:p w14:paraId="0A0F06FD" w14:textId="77777777" w:rsidR="00A57699" w:rsidRPr="00E062F1" w:rsidRDefault="00A57699" w:rsidP="00A57699">
            <w:pPr>
              <w:pStyle w:val="TAC"/>
              <w:rPr>
                <w:rFonts w:cs="Arial"/>
                <w:lang w:eastAsia="ja-JP"/>
              </w:rPr>
            </w:pPr>
            <w:r w:rsidRPr="00E062F1">
              <w:rPr>
                <w:rFonts w:cs="Arial"/>
                <w:lang w:eastAsia="ja-JP"/>
              </w:rPr>
              <w:t>DC_46C-66A_n260I</w:t>
            </w:r>
          </w:p>
          <w:p w14:paraId="7D8BCC95" w14:textId="77777777" w:rsidR="00A57699" w:rsidRPr="00E062F1" w:rsidRDefault="00A57699" w:rsidP="00A57699">
            <w:pPr>
              <w:pStyle w:val="TAC"/>
              <w:rPr>
                <w:rFonts w:cs="Arial"/>
                <w:lang w:eastAsia="ja-JP"/>
              </w:rPr>
            </w:pPr>
            <w:r w:rsidRPr="00E062F1">
              <w:rPr>
                <w:rFonts w:cs="Arial"/>
                <w:lang w:eastAsia="ja-JP"/>
              </w:rPr>
              <w:t>DC_46D-66A_n260I</w:t>
            </w:r>
          </w:p>
          <w:p w14:paraId="77346490" w14:textId="77777777" w:rsidR="00A57699" w:rsidRPr="00E062F1" w:rsidRDefault="00A57699" w:rsidP="00A57699">
            <w:pPr>
              <w:pStyle w:val="TAC"/>
              <w:rPr>
                <w:rFonts w:cs="Arial"/>
                <w:lang w:eastAsia="ja-JP"/>
              </w:rPr>
            </w:pPr>
            <w:r w:rsidRPr="00E062F1">
              <w:rPr>
                <w:rFonts w:cs="Arial"/>
                <w:lang w:eastAsia="ja-JP"/>
              </w:rPr>
              <w:t>DC_46E-66A_n260I</w:t>
            </w:r>
          </w:p>
          <w:p w14:paraId="3002F302" w14:textId="77777777" w:rsidR="00A57699" w:rsidRPr="00E062F1" w:rsidRDefault="00A57699" w:rsidP="00A57699">
            <w:pPr>
              <w:pStyle w:val="TAC"/>
              <w:rPr>
                <w:rFonts w:cs="Arial"/>
                <w:lang w:eastAsia="ja-JP"/>
              </w:rPr>
            </w:pPr>
            <w:r w:rsidRPr="00E062F1">
              <w:rPr>
                <w:rFonts w:cs="Arial"/>
                <w:lang w:eastAsia="ja-JP"/>
              </w:rPr>
              <w:t>DC_46A-66A_n260J</w:t>
            </w:r>
          </w:p>
          <w:p w14:paraId="7C314F97" w14:textId="77777777" w:rsidR="00A57699" w:rsidRPr="00E062F1" w:rsidRDefault="00A57699" w:rsidP="00A57699">
            <w:pPr>
              <w:pStyle w:val="TAC"/>
              <w:rPr>
                <w:rFonts w:cs="Arial"/>
                <w:lang w:eastAsia="ja-JP"/>
              </w:rPr>
            </w:pPr>
            <w:r w:rsidRPr="00E062F1">
              <w:rPr>
                <w:rFonts w:cs="Arial"/>
                <w:lang w:eastAsia="ja-JP"/>
              </w:rPr>
              <w:t>DC_46C-66A_n260J</w:t>
            </w:r>
          </w:p>
          <w:p w14:paraId="0AC75915" w14:textId="77777777" w:rsidR="00A57699" w:rsidRPr="00E062F1" w:rsidRDefault="00A57699" w:rsidP="00A57699">
            <w:pPr>
              <w:pStyle w:val="TAC"/>
              <w:rPr>
                <w:rFonts w:cs="Arial"/>
                <w:lang w:eastAsia="ja-JP"/>
              </w:rPr>
            </w:pPr>
            <w:r w:rsidRPr="00E062F1">
              <w:rPr>
                <w:rFonts w:cs="Arial"/>
                <w:lang w:eastAsia="ja-JP"/>
              </w:rPr>
              <w:t>DC_46D-66A_n260J</w:t>
            </w:r>
          </w:p>
          <w:p w14:paraId="1CB12C9C" w14:textId="77777777" w:rsidR="00A57699" w:rsidRPr="00E062F1" w:rsidRDefault="00A57699" w:rsidP="00A57699">
            <w:pPr>
              <w:pStyle w:val="TAC"/>
              <w:rPr>
                <w:rFonts w:cs="Arial"/>
                <w:lang w:eastAsia="ja-JP"/>
              </w:rPr>
            </w:pPr>
            <w:r w:rsidRPr="00E062F1">
              <w:rPr>
                <w:rFonts w:cs="Arial"/>
                <w:lang w:eastAsia="ja-JP"/>
              </w:rPr>
              <w:t>DC_46E-66A_n260J</w:t>
            </w:r>
          </w:p>
          <w:p w14:paraId="54091611" w14:textId="77777777" w:rsidR="00A57699" w:rsidRPr="00E062F1" w:rsidRDefault="00A57699" w:rsidP="00A57699">
            <w:pPr>
              <w:pStyle w:val="TAC"/>
              <w:rPr>
                <w:rFonts w:cs="Arial"/>
                <w:lang w:eastAsia="ja-JP"/>
              </w:rPr>
            </w:pPr>
            <w:r w:rsidRPr="00E062F1">
              <w:rPr>
                <w:rFonts w:cs="Arial"/>
                <w:lang w:eastAsia="ja-JP"/>
              </w:rPr>
              <w:t>DC_46A-66A_n260K</w:t>
            </w:r>
          </w:p>
          <w:p w14:paraId="7BA06942" w14:textId="77777777" w:rsidR="00A57699" w:rsidRPr="00E062F1" w:rsidRDefault="00A57699" w:rsidP="00A57699">
            <w:pPr>
              <w:pStyle w:val="TAC"/>
              <w:rPr>
                <w:rFonts w:cs="Arial"/>
                <w:lang w:eastAsia="ja-JP"/>
              </w:rPr>
            </w:pPr>
            <w:r w:rsidRPr="00E062F1">
              <w:rPr>
                <w:rFonts w:cs="Arial"/>
                <w:lang w:eastAsia="ja-JP"/>
              </w:rPr>
              <w:t>DC_46C-66A_n260K</w:t>
            </w:r>
          </w:p>
          <w:p w14:paraId="53F2F612" w14:textId="77777777" w:rsidR="00A57699" w:rsidRPr="00E062F1" w:rsidRDefault="00A57699" w:rsidP="00A57699">
            <w:pPr>
              <w:pStyle w:val="TAC"/>
              <w:rPr>
                <w:rFonts w:cs="Arial"/>
                <w:lang w:eastAsia="ja-JP"/>
              </w:rPr>
            </w:pPr>
            <w:r w:rsidRPr="00E062F1">
              <w:rPr>
                <w:rFonts w:cs="Arial"/>
                <w:lang w:eastAsia="ja-JP"/>
              </w:rPr>
              <w:t>DC_46D-66A_n260K</w:t>
            </w:r>
          </w:p>
          <w:p w14:paraId="2AD6FC5D" w14:textId="77777777" w:rsidR="00A57699" w:rsidRPr="00E062F1" w:rsidRDefault="00A57699" w:rsidP="00A57699">
            <w:pPr>
              <w:pStyle w:val="TAC"/>
              <w:rPr>
                <w:rFonts w:cs="Arial"/>
                <w:lang w:eastAsia="ja-JP"/>
              </w:rPr>
            </w:pPr>
            <w:r w:rsidRPr="00E062F1">
              <w:rPr>
                <w:rFonts w:cs="Arial"/>
                <w:lang w:eastAsia="ja-JP"/>
              </w:rPr>
              <w:t>DC_46E-66A_n260K</w:t>
            </w:r>
          </w:p>
          <w:p w14:paraId="149C3DE0" w14:textId="77777777" w:rsidR="00A57699" w:rsidRPr="00E062F1" w:rsidRDefault="00A57699" w:rsidP="00A57699">
            <w:pPr>
              <w:pStyle w:val="TAC"/>
              <w:rPr>
                <w:rFonts w:cs="Arial"/>
                <w:lang w:eastAsia="ja-JP"/>
              </w:rPr>
            </w:pPr>
            <w:r w:rsidRPr="00E062F1">
              <w:rPr>
                <w:rFonts w:cs="Arial"/>
                <w:lang w:eastAsia="ja-JP"/>
              </w:rPr>
              <w:t>DC_46A-66A_n260L</w:t>
            </w:r>
          </w:p>
          <w:p w14:paraId="48FE75CB" w14:textId="77777777" w:rsidR="00A57699" w:rsidRPr="00E062F1" w:rsidRDefault="00A57699" w:rsidP="00A57699">
            <w:pPr>
              <w:pStyle w:val="TAC"/>
              <w:rPr>
                <w:rFonts w:cs="Arial"/>
                <w:lang w:eastAsia="ja-JP"/>
              </w:rPr>
            </w:pPr>
            <w:r w:rsidRPr="00E062F1">
              <w:rPr>
                <w:rFonts w:cs="Arial"/>
                <w:lang w:eastAsia="ja-JP"/>
              </w:rPr>
              <w:t>DC_46C-66A_n260L</w:t>
            </w:r>
          </w:p>
          <w:p w14:paraId="64F9C828" w14:textId="77777777" w:rsidR="00A57699" w:rsidRPr="00E062F1" w:rsidRDefault="00A57699" w:rsidP="00A57699">
            <w:pPr>
              <w:pStyle w:val="TAC"/>
              <w:rPr>
                <w:rFonts w:cs="Arial"/>
                <w:lang w:eastAsia="ja-JP"/>
              </w:rPr>
            </w:pPr>
            <w:r w:rsidRPr="00E062F1">
              <w:rPr>
                <w:rFonts w:cs="Arial"/>
                <w:lang w:eastAsia="ja-JP"/>
              </w:rPr>
              <w:t>DC_46D-66A_n260L</w:t>
            </w:r>
          </w:p>
          <w:p w14:paraId="5D809772" w14:textId="77777777" w:rsidR="00A57699" w:rsidRPr="00E062F1" w:rsidRDefault="00A57699" w:rsidP="00A57699">
            <w:pPr>
              <w:pStyle w:val="TAC"/>
              <w:rPr>
                <w:rFonts w:cs="Arial"/>
                <w:lang w:eastAsia="ja-JP"/>
              </w:rPr>
            </w:pPr>
            <w:r w:rsidRPr="00E062F1">
              <w:rPr>
                <w:rFonts w:cs="Arial"/>
                <w:lang w:eastAsia="ja-JP"/>
              </w:rPr>
              <w:t>DC_46E-66A_n260L</w:t>
            </w:r>
          </w:p>
          <w:p w14:paraId="293EE65A" w14:textId="77777777" w:rsidR="00A57699" w:rsidRPr="00E062F1" w:rsidRDefault="00A57699" w:rsidP="00A57699">
            <w:pPr>
              <w:pStyle w:val="TAC"/>
              <w:rPr>
                <w:rFonts w:cs="Arial"/>
                <w:lang w:eastAsia="ja-JP"/>
              </w:rPr>
            </w:pPr>
            <w:r w:rsidRPr="00E062F1">
              <w:rPr>
                <w:rFonts w:cs="Arial"/>
                <w:lang w:eastAsia="ja-JP"/>
              </w:rPr>
              <w:t>DC_46A-66A_n260M</w:t>
            </w:r>
          </w:p>
          <w:p w14:paraId="6D17E0C9" w14:textId="77777777" w:rsidR="00A57699" w:rsidRPr="00E062F1" w:rsidRDefault="00A57699" w:rsidP="00A57699">
            <w:pPr>
              <w:pStyle w:val="TAC"/>
              <w:rPr>
                <w:rFonts w:cs="Arial"/>
                <w:lang w:eastAsia="ja-JP"/>
              </w:rPr>
            </w:pPr>
            <w:r w:rsidRPr="00E062F1">
              <w:rPr>
                <w:rFonts w:cs="Arial"/>
                <w:lang w:eastAsia="ja-JP"/>
              </w:rPr>
              <w:t>DC_46C-66A_n260M</w:t>
            </w:r>
          </w:p>
          <w:p w14:paraId="481773E8" w14:textId="77777777" w:rsidR="00A57699" w:rsidRPr="00E062F1" w:rsidRDefault="00A57699" w:rsidP="00A57699">
            <w:pPr>
              <w:pStyle w:val="TAC"/>
              <w:rPr>
                <w:rFonts w:cs="Arial"/>
                <w:lang w:eastAsia="ja-JP"/>
              </w:rPr>
            </w:pPr>
            <w:r w:rsidRPr="00E062F1">
              <w:rPr>
                <w:rFonts w:cs="Arial"/>
                <w:lang w:eastAsia="ja-JP"/>
              </w:rPr>
              <w:t>DC_46D-66A_n260M</w:t>
            </w:r>
          </w:p>
          <w:p w14:paraId="46C672E8" w14:textId="77777777" w:rsidR="00A57699" w:rsidRPr="00E062F1" w:rsidRDefault="00A57699" w:rsidP="00A57699">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331023" w14:textId="77777777" w:rsidR="00A57699" w:rsidRPr="00E062F1" w:rsidRDefault="00A57699" w:rsidP="00A57699">
            <w:pPr>
              <w:pStyle w:val="TAC"/>
              <w:rPr>
                <w:lang w:eastAsia="ja-JP"/>
              </w:rPr>
            </w:pPr>
            <w:r w:rsidRPr="00E062F1">
              <w:rPr>
                <w:lang w:eastAsia="ja-JP"/>
              </w:rPr>
              <w:t>DC_66A_n260A</w:t>
            </w:r>
          </w:p>
          <w:p w14:paraId="2FFEF119" w14:textId="77777777" w:rsidR="00A57699" w:rsidRPr="00E062F1" w:rsidRDefault="00A57699" w:rsidP="00A57699">
            <w:pPr>
              <w:pStyle w:val="TAC"/>
              <w:rPr>
                <w:rFonts w:eastAsia="MS Mincho" w:cs="Arial"/>
                <w:lang w:eastAsia="ja-JP"/>
              </w:rPr>
            </w:pPr>
            <w:r w:rsidRPr="00E062F1">
              <w:rPr>
                <w:rFonts w:cs="Arial"/>
                <w:lang w:eastAsia="ja-JP"/>
              </w:rPr>
              <w:t>DC_66A_n260G</w:t>
            </w:r>
          </w:p>
          <w:p w14:paraId="62741283" w14:textId="77777777" w:rsidR="00A57699" w:rsidRPr="00E062F1" w:rsidRDefault="00A57699" w:rsidP="00A57699">
            <w:pPr>
              <w:pStyle w:val="TAC"/>
              <w:rPr>
                <w:rFonts w:cs="Arial"/>
                <w:lang w:eastAsia="ja-JP"/>
              </w:rPr>
            </w:pPr>
            <w:r w:rsidRPr="00E062F1">
              <w:rPr>
                <w:rFonts w:cs="Arial"/>
                <w:lang w:eastAsia="ja-JP"/>
              </w:rPr>
              <w:t>DC_66A_n260H</w:t>
            </w:r>
          </w:p>
          <w:p w14:paraId="19F721E7" w14:textId="77777777" w:rsidR="00A57699" w:rsidRPr="00E062F1" w:rsidRDefault="00A57699" w:rsidP="00A57699">
            <w:pPr>
              <w:pStyle w:val="TAC"/>
              <w:rPr>
                <w:rFonts w:cs="Arial"/>
                <w:lang w:eastAsia="ja-JP"/>
              </w:rPr>
            </w:pPr>
            <w:r w:rsidRPr="00E062F1">
              <w:rPr>
                <w:rFonts w:cs="Arial"/>
                <w:lang w:eastAsia="ja-JP"/>
              </w:rPr>
              <w:t xml:space="preserve"> DC_66A_n260I</w:t>
            </w:r>
          </w:p>
          <w:p w14:paraId="38DC6D7D" w14:textId="77777777" w:rsidR="00A57699" w:rsidRPr="00E062F1" w:rsidRDefault="00A57699" w:rsidP="00A57699">
            <w:pPr>
              <w:pStyle w:val="TAC"/>
              <w:rPr>
                <w:rFonts w:cs="Arial"/>
                <w:lang w:eastAsia="ja-JP"/>
              </w:rPr>
            </w:pPr>
            <w:r w:rsidRPr="00E062F1">
              <w:rPr>
                <w:rFonts w:cs="Arial"/>
                <w:lang w:eastAsia="ja-JP"/>
              </w:rPr>
              <w:t xml:space="preserve"> DC_66A_n260J</w:t>
            </w:r>
          </w:p>
          <w:p w14:paraId="7B6134B1" w14:textId="77777777" w:rsidR="00A57699" w:rsidRPr="00E062F1" w:rsidRDefault="00A57699" w:rsidP="00A57699">
            <w:pPr>
              <w:pStyle w:val="TAC"/>
              <w:rPr>
                <w:rFonts w:cs="Arial"/>
                <w:lang w:eastAsia="ja-JP"/>
              </w:rPr>
            </w:pPr>
            <w:r w:rsidRPr="00E062F1">
              <w:rPr>
                <w:rFonts w:cs="Arial"/>
                <w:lang w:eastAsia="ja-JP"/>
              </w:rPr>
              <w:t xml:space="preserve"> DC_66A_n260K</w:t>
            </w:r>
          </w:p>
          <w:p w14:paraId="5B2F53CC" w14:textId="77777777" w:rsidR="00A57699" w:rsidRPr="00E062F1" w:rsidRDefault="00A57699" w:rsidP="00A57699">
            <w:pPr>
              <w:pStyle w:val="TAC"/>
              <w:rPr>
                <w:rFonts w:cs="Arial"/>
                <w:lang w:eastAsia="ja-JP"/>
              </w:rPr>
            </w:pPr>
            <w:r w:rsidRPr="00E062F1">
              <w:rPr>
                <w:rFonts w:cs="Arial"/>
                <w:lang w:eastAsia="ja-JP"/>
              </w:rPr>
              <w:t xml:space="preserve"> DC_66A_n260L</w:t>
            </w:r>
          </w:p>
          <w:p w14:paraId="41AEAFB9" w14:textId="77777777" w:rsidR="00A57699" w:rsidRPr="00E062F1" w:rsidRDefault="00A57699" w:rsidP="00A57699">
            <w:pPr>
              <w:pStyle w:val="TAC"/>
              <w:rPr>
                <w:noProof/>
              </w:rPr>
            </w:pPr>
            <w:r w:rsidRPr="00E062F1">
              <w:rPr>
                <w:rFonts w:cs="Arial"/>
                <w:lang w:eastAsia="ja-JP"/>
              </w:rPr>
              <w:t xml:space="preserve"> DC_66A_n260M</w:t>
            </w:r>
          </w:p>
        </w:tc>
      </w:tr>
      <w:tr w:rsidR="00A57699" w:rsidRPr="00E062F1" w14:paraId="08A6ED2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F2AAF" w14:textId="77777777" w:rsidR="00A57699" w:rsidRPr="00E062F1" w:rsidRDefault="00A57699" w:rsidP="00A57699">
            <w:pPr>
              <w:pStyle w:val="TAC"/>
              <w:rPr>
                <w:rFonts w:eastAsia="MS Mincho" w:cs="Arial"/>
                <w:lang w:eastAsia="ja-JP"/>
              </w:rPr>
            </w:pPr>
            <w:r w:rsidRPr="00E062F1">
              <w:rPr>
                <w:rFonts w:cs="Arial"/>
                <w:lang w:eastAsia="ja-JP"/>
              </w:rPr>
              <w:t>DC_46A-66A_n260(2A)</w:t>
            </w:r>
          </w:p>
          <w:p w14:paraId="76254035" w14:textId="77777777" w:rsidR="00A57699" w:rsidRPr="00E062F1" w:rsidRDefault="00A57699" w:rsidP="00A57699">
            <w:pPr>
              <w:pStyle w:val="TAC"/>
              <w:rPr>
                <w:rFonts w:cs="Arial"/>
                <w:lang w:eastAsia="ja-JP"/>
              </w:rPr>
            </w:pPr>
            <w:r w:rsidRPr="00E062F1">
              <w:rPr>
                <w:rFonts w:cs="Arial"/>
                <w:lang w:eastAsia="ja-JP"/>
              </w:rPr>
              <w:t>DC_46C-66A_n260(2A)</w:t>
            </w:r>
          </w:p>
          <w:p w14:paraId="0E1D19C8" w14:textId="77777777" w:rsidR="00A57699" w:rsidRPr="00E062F1" w:rsidRDefault="00A57699" w:rsidP="00A57699">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72D01F" w14:textId="77777777" w:rsidR="00A57699" w:rsidRPr="00E062F1" w:rsidRDefault="00A57699" w:rsidP="00A57699">
            <w:pPr>
              <w:pStyle w:val="TAC"/>
              <w:rPr>
                <w:lang w:eastAsia="ja-JP"/>
              </w:rPr>
            </w:pPr>
            <w:r w:rsidRPr="00E062F1">
              <w:rPr>
                <w:lang w:eastAsia="fi-FI"/>
              </w:rPr>
              <w:t>DC_66A_n260A</w:t>
            </w:r>
          </w:p>
        </w:tc>
      </w:tr>
      <w:tr w:rsidR="00A57699" w:rsidRPr="00E062F1" w14:paraId="1D8091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E504B5" w14:textId="77777777" w:rsidR="00A57699" w:rsidRPr="00E062F1" w:rsidRDefault="00A57699" w:rsidP="00A57699">
            <w:pPr>
              <w:pStyle w:val="TAC"/>
              <w:rPr>
                <w:lang w:eastAsia="fi-FI"/>
              </w:rPr>
            </w:pPr>
            <w:r w:rsidRPr="00E062F1">
              <w:rPr>
                <w:lang w:eastAsia="fi-FI"/>
              </w:rPr>
              <w:t>DC_46A-66A_n261A</w:t>
            </w:r>
          </w:p>
          <w:p w14:paraId="1AF239D2" w14:textId="77777777" w:rsidR="00A57699" w:rsidRPr="00E062F1" w:rsidRDefault="00A57699" w:rsidP="00A57699">
            <w:pPr>
              <w:pStyle w:val="TAC"/>
              <w:rPr>
                <w:lang w:eastAsia="fi-FI"/>
              </w:rPr>
            </w:pPr>
            <w:r w:rsidRPr="00E062F1">
              <w:rPr>
                <w:lang w:eastAsia="fi-FI"/>
              </w:rPr>
              <w:t>DC_46C-66A_n261A</w:t>
            </w:r>
          </w:p>
          <w:p w14:paraId="59A0EB41" w14:textId="77777777" w:rsidR="00A57699" w:rsidRPr="00E062F1" w:rsidRDefault="00A57699" w:rsidP="00A57699">
            <w:pPr>
              <w:pStyle w:val="TAC"/>
              <w:rPr>
                <w:lang w:eastAsia="fi-FI"/>
              </w:rPr>
            </w:pPr>
            <w:r w:rsidRPr="00E062F1">
              <w:rPr>
                <w:lang w:eastAsia="fi-FI"/>
              </w:rPr>
              <w:t>DC_46D-66A_n261A</w:t>
            </w:r>
          </w:p>
          <w:p w14:paraId="0D6DFEC6" w14:textId="77777777" w:rsidR="00A57699" w:rsidRPr="00E062F1" w:rsidRDefault="00A57699" w:rsidP="00A57699">
            <w:pPr>
              <w:pStyle w:val="TAC"/>
              <w:rPr>
                <w:lang w:eastAsia="fi-FI"/>
              </w:rPr>
            </w:pPr>
            <w:r w:rsidRPr="00E062F1">
              <w:rPr>
                <w:lang w:eastAsia="fi-FI"/>
              </w:rPr>
              <w:t>DC_46A-66A_n261(2A)</w:t>
            </w:r>
          </w:p>
          <w:p w14:paraId="4FD3A375" w14:textId="77777777" w:rsidR="00A57699" w:rsidRPr="00E062F1" w:rsidRDefault="00A57699" w:rsidP="00A57699">
            <w:pPr>
              <w:pStyle w:val="TAC"/>
              <w:rPr>
                <w:lang w:eastAsia="fi-FI"/>
              </w:rPr>
            </w:pPr>
            <w:r w:rsidRPr="00E062F1">
              <w:rPr>
                <w:lang w:eastAsia="fi-FI"/>
              </w:rPr>
              <w:t>DC_46C-66A_n261(2A)</w:t>
            </w:r>
          </w:p>
          <w:p w14:paraId="05329BD2" w14:textId="77777777" w:rsidR="00A57699" w:rsidRPr="00E062F1" w:rsidRDefault="00A57699" w:rsidP="00A57699">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907261" w14:textId="77777777" w:rsidR="00A57699" w:rsidRPr="00E062F1" w:rsidRDefault="00A57699" w:rsidP="00A57699">
            <w:pPr>
              <w:pStyle w:val="TAC"/>
              <w:rPr>
                <w:noProof/>
              </w:rPr>
            </w:pPr>
            <w:r w:rsidRPr="00E062F1">
              <w:rPr>
                <w:lang w:eastAsia="fi-FI"/>
              </w:rPr>
              <w:t>DC_66A_n261A</w:t>
            </w:r>
          </w:p>
        </w:tc>
      </w:tr>
      <w:tr w:rsidR="00A57699" w:rsidRPr="00E062F1" w14:paraId="3E88677F" w14:textId="77777777" w:rsidTr="0044745F">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555102" w14:textId="77777777" w:rsidR="00A57699" w:rsidRPr="00E062F1" w:rsidRDefault="00A57699" w:rsidP="00A57699">
            <w:pPr>
              <w:pStyle w:val="TAN"/>
              <w:rPr>
                <w:lang w:eastAsia="zh-CN"/>
              </w:rPr>
            </w:pPr>
            <w:r w:rsidRPr="00E062F1">
              <w:t>NOTE 1:</w:t>
            </w:r>
            <w:r w:rsidRPr="00E062F1">
              <w:tab/>
              <w:t>Uplink EN-DC configurations are the configurations supported by the present release of specifications.</w:t>
            </w:r>
          </w:p>
          <w:p w14:paraId="2C11B639" w14:textId="77777777" w:rsidR="00A57699" w:rsidRPr="00E062F1" w:rsidRDefault="00A57699" w:rsidP="00A57699">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11F75539" w14:textId="77777777" w:rsidR="004A53CD" w:rsidRPr="00E062F1" w:rsidRDefault="004A53CD" w:rsidP="004A53CD"/>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627CE"/>
    <w:rsid w:val="00072DC2"/>
    <w:rsid w:val="00080A31"/>
    <w:rsid w:val="000852C4"/>
    <w:rsid w:val="000A5B53"/>
    <w:rsid w:val="000A6394"/>
    <w:rsid w:val="000B7FED"/>
    <w:rsid w:val="000C038A"/>
    <w:rsid w:val="000C6598"/>
    <w:rsid w:val="000C76A8"/>
    <w:rsid w:val="000D4B28"/>
    <w:rsid w:val="000D7DA5"/>
    <w:rsid w:val="000F6A2B"/>
    <w:rsid w:val="00100AEB"/>
    <w:rsid w:val="001010FC"/>
    <w:rsid w:val="0010731D"/>
    <w:rsid w:val="00107A6B"/>
    <w:rsid w:val="00127CB0"/>
    <w:rsid w:val="00133266"/>
    <w:rsid w:val="00141D2D"/>
    <w:rsid w:val="00141FA0"/>
    <w:rsid w:val="00145D43"/>
    <w:rsid w:val="00166769"/>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3CD"/>
    <w:rsid w:val="004A595D"/>
    <w:rsid w:val="004B207C"/>
    <w:rsid w:val="004B3A04"/>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E6B6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7FA1"/>
    <w:rsid w:val="007410A4"/>
    <w:rsid w:val="007629ED"/>
    <w:rsid w:val="007773A8"/>
    <w:rsid w:val="0078146B"/>
    <w:rsid w:val="007834A4"/>
    <w:rsid w:val="00792342"/>
    <w:rsid w:val="0079408D"/>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66C"/>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D136E"/>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4A81"/>
    <w:rsid w:val="009F6078"/>
    <w:rsid w:val="009F734F"/>
    <w:rsid w:val="00A02757"/>
    <w:rsid w:val="00A130B2"/>
    <w:rsid w:val="00A135B2"/>
    <w:rsid w:val="00A220B6"/>
    <w:rsid w:val="00A246B6"/>
    <w:rsid w:val="00A35C18"/>
    <w:rsid w:val="00A47E70"/>
    <w:rsid w:val="00A50CF0"/>
    <w:rsid w:val="00A52DD0"/>
    <w:rsid w:val="00A57364"/>
    <w:rsid w:val="00A57699"/>
    <w:rsid w:val="00A66266"/>
    <w:rsid w:val="00A7671C"/>
    <w:rsid w:val="00A83953"/>
    <w:rsid w:val="00A926E6"/>
    <w:rsid w:val="00A94EAC"/>
    <w:rsid w:val="00AA28C1"/>
    <w:rsid w:val="00AA2CBC"/>
    <w:rsid w:val="00AA7CA2"/>
    <w:rsid w:val="00AB176D"/>
    <w:rsid w:val="00AB20A9"/>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BF0183"/>
    <w:rsid w:val="00C157EB"/>
    <w:rsid w:val="00C1751F"/>
    <w:rsid w:val="00C35A52"/>
    <w:rsid w:val="00C46FB6"/>
    <w:rsid w:val="00C47A3C"/>
    <w:rsid w:val="00C54FF3"/>
    <w:rsid w:val="00C66BA2"/>
    <w:rsid w:val="00C77319"/>
    <w:rsid w:val="00C8485D"/>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35225"/>
    <w:rsid w:val="00D45EAE"/>
    <w:rsid w:val="00D50255"/>
    <w:rsid w:val="00D570FA"/>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A7F"/>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6A2E"/>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BD282C-BAC6-4E95-8F33-B033C252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29</Pages>
  <Words>2197</Words>
  <Characters>32501</Characters>
  <Application>Microsoft Office Word</Application>
  <DocSecurity>0</DocSecurity>
  <Lines>270</Lines>
  <Paragraphs>69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206</cp:revision>
  <cp:lastPrinted>1899-12-31T23:00:00Z</cp:lastPrinted>
  <dcterms:created xsi:type="dcterms:W3CDTF">2020-07-21T18:15:00Z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